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35C70" w14:textId="77777777" w:rsidR="00EA655B" w:rsidRPr="00D00769" w:rsidRDefault="00113776">
      <w:pPr>
        <w:jc w:val="center"/>
        <w:rPr>
          <w:b/>
          <w:sz w:val="28"/>
          <w:szCs w:val="28"/>
          <w:lang w:val="fr-FR"/>
        </w:rPr>
      </w:pPr>
      <w:r w:rsidRPr="00D00769">
        <w:rPr>
          <w:b/>
          <w:sz w:val="28"/>
          <w:szCs w:val="28"/>
          <w:lang w:val="fr-FR"/>
        </w:rPr>
        <w:t>INTERNATIONAL ORGANISATION FOR STANDARDISATION</w:t>
      </w:r>
    </w:p>
    <w:p w14:paraId="34DDEEC2" w14:textId="77777777" w:rsidR="00EA655B" w:rsidRPr="00D00769" w:rsidRDefault="00113776">
      <w:pPr>
        <w:jc w:val="center"/>
        <w:rPr>
          <w:b/>
          <w:sz w:val="28"/>
          <w:lang w:val="fr-FR"/>
        </w:rPr>
      </w:pPr>
      <w:r w:rsidRPr="00D00769">
        <w:rPr>
          <w:b/>
          <w:sz w:val="28"/>
          <w:lang w:val="fr-FR"/>
        </w:rPr>
        <w:t>ORGANISATION INTERNATIONALE DE NORMALISATION</w:t>
      </w:r>
    </w:p>
    <w:p w14:paraId="411D598D" w14:textId="77777777" w:rsidR="00EA655B" w:rsidRDefault="00113776">
      <w:pPr>
        <w:jc w:val="center"/>
        <w:rPr>
          <w:b/>
          <w:sz w:val="28"/>
        </w:rPr>
      </w:pPr>
      <w:r>
        <w:rPr>
          <w:b/>
          <w:sz w:val="28"/>
        </w:rPr>
        <w:t>ISO/IEC JTC1/SC29/WG11</w:t>
      </w:r>
    </w:p>
    <w:p w14:paraId="1E013E3B" w14:textId="77777777" w:rsidR="00EA655B" w:rsidRDefault="00113776">
      <w:pPr>
        <w:jc w:val="center"/>
        <w:rPr>
          <w:b/>
        </w:rPr>
      </w:pPr>
      <w:r>
        <w:rPr>
          <w:b/>
          <w:sz w:val="28"/>
        </w:rPr>
        <w:t>CODING OF MOVING PICTURES AND AUDIO</w:t>
      </w:r>
    </w:p>
    <w:p w14:paraId="30BD2644" w14:textId="77777777" w:rsidR="00EA655B" w:rsidRDefault="00EA655B">
      <w:pPr>
        <w:tabs>
          <w:tab w:val="left" w:pos="5387"/>
        </w:tabs>
        <w:spacing w:line="240" w:lineRule="exact"/>
        <w:jc w:val="center"/>
        <w:rPr>
          <w:b/>
        </w:rPr>
      </w:pPr>
    </w:p>
    <w:p w14:paraId="6371C775" w14:textId="699FD257" w:rsidR="00EA655B" w:rsidRDefault="00113776">
      <w:pPr>
        <w:jc w:val="right"/>
        <w:rPr>
          <w:b/>
        </w:rPr>
      </w:pPr>
      <w:r>
        <w:rPr>
          <w:b/>
        </w:rPr>
        <w:t xml:space="preserve">ISO/IEC JTC1/SC29/WG11 </w:t>
      </w:r>
      <w:r w:rsidR="00D9434D">
        <w:rPr>
          <w:rFonts w:hint="eastAsia"/>
          <w:b/>
          <w:color w:val="FF0000"/>
          <w:lang w:eastAsia="ja-JP"/>
        </w:rPr>
        <w:t>N</w:t>
      </w:r>
      <w:r w:rsidR="00D9434D">
        <w:rPr>
          <w:b/>
          <w:color w:val="FF0000"/>
        </w:rPr>
        <w:t>1</w:t>
      </w:r>
      <w:r w:rsidR="006C11C7">
        <w:rPr>
          <w:b/>
          <w:color w:val="FF0000"/>
        </w:rPr>
        <w:t>7242</w:t>
      </w:r>
    </w:p>
    <w:p w14:paraId="472CA016" w14:textId="2A3D6439" w:rsidR="00EA655B" w:rsidRDefault="006C11C7" w:rsidP="005D025D">
      <w:pPr>
        <w:jc w:val="right"/>
        <w:rPr>
          <w:lang w:val="fr-FR"/>
        </w:rPr>
      </w:pPr>
      <w:r>
        <w:rPr>
          <w:b/>
          <w:lang w:eastAsia="ja-JP"/>
        </w:rPr>
        <w:t>October</w:t>
      </w:r>
      <w:r w:rsidR="00D9434D">
        <w:rPr>
          <w:b/>
          <w:lang w:eastAsia="ja-JP"/>
        </w:rPr>
        <w:t xml:space="preserve"> </w:t>
      </w:r>
      <w:r w:rsidR="009E6F4D">
        <w:rPr>
          <w:rFonts w:eastAsia="Malgun Gothic"/>
          <w:b/>
        </w:rPr>
        <w:t>201</w:t>
      </w:r>
      <w:r w:rsidR="009E6F4D">
        <w:rPr>
          <w:b/>
          <w:lang w:eastAsia="ja-JP"/>
        </w:rPr>
        <w:t>7</w:t>
      </w:r>
      <w:r w:rsidR="00113776">
        <w:rPr>
          <w:rFonts w:eastAsia="Malgun Gothic"/>
          <w:b/>
        </w:rPr>
        <w:t xml:space="preserve">, </w:t>
      </w:r>
      <w:r>
        <w:rPr>
          <w:rFonts w:eastAsia="Malgun Gothic"/>
          <w:b/>
        </w:rPr>
        <w:t>Macau, China</w:t>
      </w:r>
    </w:p>
    <w:tbl>
      <w:tblPr>
        <w:tblW w:w="0" w:type="auto"/>
        <w:tblLook w:val="01E0" w:firstRow="1" w:lastRow="1" w:firstColumn="1" w:lastColumn="1" w:noHBand="0" w:noVBand="0"/>
      </w:tblPr>
      <w:tblGrid>
        <w:gridCol w:w="1079"/>
        <w:gridCol w:w="8276"/>
      </w:tblGrid>
      <w:tr w:rsidR="00EA655B" w14:paraId="079DFA9B" w14:textId="77777777">
        <w:tc>
          <w:tcPr>
            <w:tcW w:w="1080" w:type="dxa"/>
          </w:tcPr>
          <w:p w14:paraId="1606350D" w14:textId="77777777" w:rsidR="00EA655B" w:rsidRDefault="00113776">
            <w:pPr>
              <w:suppressAutoHyphens/>
              <w:rPr>
                <w:b/>
              </w:rPr>
            </w:pPr>
            <w:r>
              <w:rPr>
                <w:b/>
              </w:rPr>
              <w:t>Source</w:t>
            </w:r>
          </w:p>
        </w:tc>
        <w:tc>
          <w:tcPr>
            <w:tcW w:w="8491" w:type="dxa"/>
          </w:tcPr>
          <w:p w14:paraId="072DEB06" w14:textId="77777777" w:rsidR="00EA655B" w:rsidRDefault="00F86491">
            <w:pPr>
              <w:suppressAutoHyphens/>
              <w:rPr>
                <w:b/>
              </w:rPr>
            </w:pPr>
            <w:r>
              <w:rPr>
                <w:b/>
              </w:rPr>
              <w:t>Systems</w:t>
            </w:r>
          </w:p>
        </w:tc>
      </w:tr>
      <w:tr w:rsidR="00EA655B" w14:paraId="0EBE7C28" w14:textId="77777777">
        <w:tc>
          <w:tcPr>
            <w:tcW w:w="1080" w:type="dxa"/>
          </w:tcPr>
          <w:p w14:paraId="52A3D357" w14:textId="77777777" w:rsidR="00EA655B" w:rsidRDefault="00113776">
            <w:pPr>
              <w:suppressAutoHyphens/>
              <w:rPr>
                <w:b/>
              </w:rPr>
            </w:pPr>
            <w:r>
              <w:rPr>
                <w:b/>
              </w:rPr>
              <w:t>Status</w:t>
            </w:r>
          </w:p>
        </w:tc>
        <w:tc>
          <w:tcPr>
            <w:tcW w:w="8491" w:type="dxa"/>
          </w:tcPr>
          <w:p w14:paraId="71EF91EF" w14:textId="77777777" w:rsidR="00EA655B" w:rsidRDefault="00F86491">
            <w:pPr>
              <w:suppressAutoHyphens/>
              <w:rPr>
                <w:b/>
              </w:rPr>
            </w:pPr>
            <w:r>
              <w:rPr>
                <w:b/>
              </w:rPr>
              <w:t>Approved</w:t>
            </w:r>
          </w:p>
        </w:tc>
      </w:tr>
      <w:tr w:rsidR="00EA655B" w14:paraId="30392873" w14:textId="77777777">
        <w:tc>
          <w:tcPr>
            <w:tcW w:w="1080" w:type="dxa"/>
          </w:tcPr>
          <w:p w14:paraId="3CADC799" w14:textId="77777777" w:rsidR="00EA655B" w:rsidRDefault="00113776">
            <w:pPr>
              <w:suppressAutoHyphens/>
              <w:rPr>
                <w:b/>
              </w:rPr>
            </w:pPr>
            <w:r>
              <w:rPr>
                <w:b/>
              </w:rPr>
              <w:t>Title</w:t>
            </w:r>
          </w:p>
        </w:tc>
        <w:tc>
          <w:tcPr>
            <w:tcW w:w="8491" w:type="dxa"/>
          </w:tcPr>
          <w:p w14:paraId="71CF13D8" w14:textId="27097446" w:rsidR="00EA655B" w:rsidRDefault="006C11C7" w:rsidP="00A16120">
            <w:pPr>
              <w:suppressAutoHyphens/>
              <w:rPr>
                <w:b/>
              </w:rPr>
            </w:pPr>
            <w:r w:rsidRPr="006C11C7">
              <w:rPr>
                <w:b/>
              </w:rPr>
              <w:t xml:space="preserve">WD on Carriage of Web Resource in ISOBMFF </w:t>
            </w:r>
            <w:r>
              <w:rPr>
                <w:b/>
              </w:rPr>
              <w:t>(ISO/IEC 23</w:t>
            </w:r>
            <w:r w:rsidR="004C62EA">
              <w:rPr>
                <w:b/>
              </w:rPr>
              <w:t>001-15)</w:t>
            </w:r>
          </w:p>
        </w:tc>
      </w:tr>
      <w:tr w:rsidR="00EA655B" w14:paraId="6A8232C5" w14:textId="77777777">
        <w:tc>
          <w:tcPr>
            <w:tcW w:w="1080" w:type="dxa"/>
          </w:tcPr>
          <w:p w14:paraId="1BD19BAC" w14:textId="77777777" w:rsidR="00EA655B" w:rsidRDefault="001F7498">
            <w:pPr>
              <w:rPr>
                <w:b/>
              </w:rPr>
            </w:pPr>
            <w:r>
              <w:rPr>
                <w:b/>
              </w:rPr>
              <w:t>Authors</w:t>
            </w:r>
          </w:p>
        </w:tc>
        <w:tc>
          <w:tcPr>
            <w:tcW w:w="8491" w:type="dxa"/>
          </w:tcPr>
          <w:p w14:paraId="534DCB6F" w14:textId="140319C8" w:rsidR="00EA655B" w:rsidRDefault="002E4EFD">
            <w:pPr>
              <w:rPr>
                <w:lang w:eastAsia="ja-JP"/>
              </w:rPr>
            </w:pPr>
            <w:r>
              <w:rPr>
                <w:lang w:eastAsia="ja-JP"/>
              </w:rPr>
              <w:t>Thomas Stockhammer</w:t>
            </w:r>
            <w:r w:rsidR="00D9434D">
              <w:rPr>
                <w:lang w:eastAsia="ja-JP"/>
              </w:rPr>
              <w:t>, Cyril Concolato</w:t>
            </w:r>
          </w:p>
        </w:tc>
      </w:tr>
    </w:tbl>
    <w:p w14:paraId="1FE29A6B" w14:textId="77777777" w:rsidR="00D00769" w:rsidRDefault="00D00769" w:rsidP="001F7498"/>
    <w:p w14:paraId="534AAF18" w14:textId="77777777" w:rsidR="00C8786E" w:rsidRDefault="00C8786E" w:rsidP="00F86491">
      <w:pPr>
        <w:pStyle w:val="Heading1"/>
      </w:pPr>
      <w:r>
        <w:t>Introduction</w:t>
      </w:r>
    </w:p>
    <w:p w14:paraId="732C1CB5" w14:textId="77777777" w:rsidR="004B4F70" w:rsidRPr="00BC77E2" w:rsidRDefault="00C8786E" w:rsidP="00C710BE">
      <w:r>
        <w:t>This document specifies the use of ISOBMFF tools for the storage and delivery of web data.</w:t>
      </w:r>
      <w:r w:rsidR="004B4F70">
        <w:t xml:space="preserve"> The specified storage is designed to enable enriching audio/video content, as well as audio-only content, with synchronized, animated, interactive web data, including overlays.</w:t>
      </w:r>
    </w:p>
    <w:p w14:paraId="7E5648A8" w14:textId="77777777" w:rsidR="004E271F" w:rsidRDefault="004E271F" w:rsidP="00F86491">
      <w:pPr>
        <w:pStyle w:val="Heading1"/>
      </w:pPr>
      <w:r>
        <w:t>Carriage of Web data in ISOBMFF</w:t>
      </w:r>
    </w:p>
    <w:p w14:paraId="4F2E4D71" w14:textId="77777777" w:rsidR="004E271F" w:rsidRDefault="004E271F" w:rsidP="004E271F">
      <w:pPr>
        <w:pStyle w:val="Heading2"/>
      </w:pPr>
      <w:r>
        <w:t>Overview</w:t>
      </w:r>
    </w:p>
    <w:p w14:paraId="3E5DBDFE" w14:textId="77777777" w:rsidR="00641444" w:rsidRDefault="00641444" w:rsidP="00C710BE">
      <w:r>
        <w:t>ISO/IEC 14496-12 specifies a format for the</w:t>
      </w:r>
      <w:r w:rsidR="004E271F">
        <w:t xml:space="preserve"> storage of timed resources such as media streams and resources </w:t>
      </w:r>
      <w:r>
        <w:t>for which no tim</w:t>
      </w:r>
      <w:r w:rsidR="003A43D8">
        <w:t>ed</w:t>
      </w:r>
      <w:r>
        <w:t xml:space="preserve"> </w:t>
      </w:r>
      <w:r w:rsidR="004E271F">
        <w:t>stream structure</w:t>
      </w:r>
      <w:r>
        <w:t xml:space="preserve"> exists or when the time</w:t>
      </w:r>
      <w:r w:rsidR="003A43D8">
        <w:t>d</w:t>
      </w:r>
      <w:r>
        <w:t xml:space="preserve"> stream structure does not need to be exposed</w:t>
      </w:r>
      <w:r w:rsidR="004E271F">
        <w:t xml:space="preserve">. </w:t>
      </w:r>
    </w:p>
    <w:p w14:paraId="2D4EA03A" w14:textId="77777777" w:rsidR="00641444" w:rsidRDefault="00641444" w:rsidP="00C710BE"/>
    <w:p w14:paraId="3C659A93" w14:textId="77777777" w:rsidR="004E271F" w:rsidRDefault="004E271F" w:rsidP="00C710BE">
      <w:r>
        <w:t>Th</w:t>
      </w:r>
      <w:r w:rsidR="006502C9">
        <w:t xml:space="preserve">e following specifies how </w:t>
      </w:r>
      <w:r w:rsidR="00641444">
        <w:t xml:space="preserve">this format can be used to store </w:t>
      </w:r>
      <w:r w:rsidR="00B01F66">
        <w:t>Web resources</w:t>
      </w:r>
      <w:r w:rsidR="003A43D8">
        <w:t>,</w:t>
      </w:r>
      <w:r w:rsidR="00B01F66">
        <w:t xml:space="preserve"> and </w:t>
      </w:r>
      <w:r w:rsidR="003A43D8">
        <w:t xml:space="preserve">defines </w:t>
      </w:r>
      <w:r w:rsidR="00B01F66">
        <w:t>associated brands.</w:t>
      </w:r>
      <w:r w:rsidR="006502C9">
        <w:t xml:space="preserve"> It also specifies how references from these Web resources to the file that carry them are handled.</w:t>
      </w:r>
    </w:p>
    <w:p w14:paraId="20E7DA83" w14:textId="77777777" w:rsidR="00BA38DF" w:rsidRDefault="00BA38DF" w:rsidP="00C710BE"/>
    <w:p w14:paraId="79B696A6" w14:textId="5E18DB11" w:rsidR="00BA38DF" w:rsidRDefault="00BA38DF" w:rsidP="00C710BE">
      <w:r>
        <w:t>The specified storage enables the delivery of synchronized media and web resources as supported by ISO/IEC 14496-12: file download, progressive file download, streaming</w:t>
      </w:r>
      <w:r w:rsidR="00EA1129">
        <w:t>, broadcast, etc.</w:t>
      </w:r>
    </w:p>
    <w:p w14:paraId="2D657D02" w14:textId="77777777" w:rsidR="00684741" w:rsidRDefault="00684741" w:rsidP="00C710BE"/>
    <w:p w14:paraId="50A24AB6" w14:textId="4ED01624" w:rsidR="00684741" w:rsidRDefault="00684741" w:rsidP="00C710BE">
      <w:r>
        <w:lastRenderedPageBreak/>
        <w:t xml:space="preserve">In the design it is </w:t>
      </w:r>
      <w:r w:rsidR="005D025D">
        <w:t>assumed</w:t>
      </w:r>
      <w:r>
        <w:t xml:space="preserve"> that the ISO BMFF file contains sufficient information such that the file can be played back in a regular browser. No presentation processing model for </w:t>
      </w:r>
      <w:r w:rsidR="00AF5871">
        <w:t>Web data</w:t>
      </w:r>
      <w:r>
        <w:t xml:space="preserve"> </w:t>
      </w:r>
      <w:r w:rsidR="00AF5871">
        <w:t>is</w:t>
      </w:r>
      <w:r>
        <w:t xml:space="preserve"> defined, the presentation is owned by the </w:t>
      </w:r>
      <w:r w:rsidR="00AF5871">
        <w:t>web browser</w:t>
      </w:r>
      <w:r>
        <w:t>.</w:t>
      </w:r>
    </w:p>
    <w:p w14:paraId="0D2BD8EA" w14:textId="662D33A4" w:rsidR="00684741" w:rsidRDefault="00684741" w:rsidP="00C710BE"/>
    <w:p w14:paraId="6F2301FA" w14:textId="1FEE4B28" w:rsidR="00684741" w:rsidRDefault="00684741" w:rsidP="00C710BE">
      <w:r w:rsidRPr="005D025D">
        <w:t xml:space="preserve">The specification also defines on how to </w:t>
      </w:r>
      <w:r w:rsidR="00C127FD" w:rsidRPr="005D025D">
        <w:t>signal</w:t>
      </w:r>
      <w:r w:rsidRPr="005D025D">
        <w:t xml:space="preserve"> required </w:t>
      </w:r>
      <w:r w:rsidR="00AF5871" w:rsidRPr="005D025D">
        <w:t>Web</w:t>
      </w:r>
      <w:r w:rsidRPr="005D025D">
        <w:t xml:space="preserve"> capabilities to process the file. This is done in way that web profiles defined by other organizations may be signaled in a dedicated box, e.g. the MIME Box, similarly to how it is done in 14496-30.</w:t>
      </w:r>
    </w:p>
    <w:p w14:paraId="2211B690" w14:textId="1C958303" w:rsidR="00684741" w:rsidRDefault="00684741" w:rsidP="00C710BE"/>
    <w:p w14:paraId="2ECFD59E" w14:textId="13C5FC79" w:rsidR="00684741" w:rsidRDefault="00684741" w:rsidP="00C710BE">
      <w:r>
        <w:t xml:space="preserve">This specification does not define a web profile for itself, only the carriage of </w:t>
      </w:r>
      <w:r w:rsidR="00AF5871">
        <w:t>web</w:t>
      </w:r>
      <w:r>
        <w:t xml:space="preserve"> data.</w:t>
      </w:r>
    </w:p>
    <w:p w14:paraId="4F8A42F8" w14:textId="06380DBF" w:rsidR="00684741" w:rsidRDefault="00684741" w:rsidP="00C710BE"/>
    <w:p w14:paraId="124DAE7D" w14:textId="77777777" w:rsidR="005D025D" w:rsidRDefault="00684741" w:rsidP="00C710BE">
      <w:r>
        <w:tab/>
      </w:r>
      <w:r w:rsidRPr="005D025D">
        <w:rPr>
          <w:highlight w:val="yellow"/>
        </w:rPr>
        <w:t>Editor’s Note</w:t>
      </w:r>
      <w:r w:rsidR="005D025D">
        <w:rPr>
          <w:highlight w:val="yellow"/>
        </w:rPr>
        <w:t>s</w:t>
      </w:r>
      <w:r w:rsidRPr="005D025D">
        <w:rPr>
          <w:highlight w:val="yellow"/>
        </w:rPr>
        <w:t xml:space="preserve">: </w:t>
      </w:r>
    </w:p>
    <w:p w14:paraId="727C43C4" w14:textId="77777777" w:rsidR="005D025D" w:rsidRDefault="0084748E" w:rsidP="005D025D">
      <w:pPr>
        <w:pStyle w:val="ListParagraph"/>
        <w:numPr>
          <w:ilvl w:val="0"/>
          <w:numId w:val="35"/>
        </w:numPr>
        <w:shd w:val="clear" w:color="auto" w:fill="FFFF00"/>
      </w:pPr>
      <w:r>
        <w:t>We may reconsider</w:t>
      </w:r>
      <w:r w:rsidRPr="005D025D">
        <w:t xml:space="preserve"> this </w:t>
      </w:r>
      <w:r>
        <w:t>decision at a later stage</w:t>
      </w:r>
    </w:p>
    <w:p w14:paraId="1D4D10ED" w14:textId="13DF2432" w:rsidR="003145CC" w:rsidRDefault="00C127FD" w:rsidP="005D025D">
      <w:pPr>
        <w:pStyle w:val="ListParagraph"/>
        <w:numPr>
          <w:ilvl w:val="0"/>
          <w:numId w:val="35"/>
        </w:numPr>
        <w:shd w:val="clear" w:color="auto" w:fill="FFFF00"/>
      </w:pPr>
      <w:r w:rsidRPr="005D025D">
        <w:rPr>
          <w:highlight w:val="yellow"/>
        </w:rPr>
        <w:t>Should we have a different name as it carries JS cues rather than HTML-5 data</w:t>
      </w:r>
    </w:p>
    <w:p w14:paraId="7D0AE293" w14:textId="77777777" w:rsidR="003145CC" w:rsidRDefault="003145CC" w:rsidP="00C710BE"/>
    <w:p w14:paraId="7F415DFC" w14:textId="77777777" w:rsidR="00C8786E" w:rsidRDefault="00EB4DF7" w:rsidP="00C710BE">
      <w:pPr>
        <w:pStyle w:val="Heading2"/>
      </w:pPr>
      <w:r>
        <w:t xml:space="preserve">Timed </w:t>
      </w:r>
      <w:r w:rsidR="00C8786E">
        <w:t xml:space="preserve">Web </w:t>
      </w:r>
      <w:r>
        <w:t xml:space="preserve">Assets </w:t>
      </w:r>
    </w:p>
    <w:p w14:paraId="09BF8748" w14:textId="77777777" w:rsidR="004E271F" w:rsidRDefault="004E271F" w:rsidP="00C710BE">
      <w:pPr>
        <w:pStyle w:val="Heading3"/>
      </w:pPr>
      <w:r>
        <w:t>Overview</w:t>
      </w:r>
    </w:p>
    <w:p w14:paraId="13B59D04" w14:textId="4FDE0CFE" w:rsidR="006502C9" w:rsidRDefault="00CB2C51" w:rsidP="00C710BE">
      <w:r>
        <w:t xml:space="preserve">Storage </w:t>
      </w:r>
      <w:r w:rsidR="00CA0371">
        <w:t xml:space="preserve">of web </w:t>
      </w:r>
      <w:r>
        <w:t xml:space="preserve">resources </w:t>
      </w:r>
      <w:r w:rsidR="00CA0371">
        <w:t xml:space="preserve">(HTML, </w:t>
      </w:r>
      <w:r w:rsidR="00221278">
        <w:t>JavaScript …)</w:t>
      </w:r>
      <w:r w:rsidR="00CA0371">
        <w:t xml:space="preserve"> </w:t>
      </w:r>
      <w:r w:rsidR="004E271F">
        <w:t xml:space="preserve">can be done using </w:t>
      </w:r>
      <w:r w:rsidR="00CA0371">
        <w:t>tracks</w:t>
      </w:r>
      <w:r>
        <w:t xml:space="preserve"> when timed </w:t>
      </w:r>
      <w:r w:rsidR="009D0936">
        <w:t xml:space="preserve">decoding and presentation </w:t>
      </w:r>
      <w:r>
        <w:t>is desired</w:t>
      </w:r>
      <w:r w:rsidR="00244BC5">
        <w:t>, including operations such as seeking, fast forwarding, trick play, etc</w:t>
      </w:r>
      <w:r w:rsidR="00EB4DF7">
        <w:t xml:space="preserve">. </w:t>
      </w:r>
      <w:r w:rsidR="004E271F">
        <w:t xml:space="preserve">In such case, it is assumed that a </w:t>
      </w:r>
      <w:r>
        <w:t>W</w:t>
      </w:r>
      <w:r w:rsidR="004E271F">
        <w:t xml:space="preserve">eb resource </w:t>
      </w:r>
      <w:r w:rsidR="00B01F66">
        <w:t>carried in a</w:t>
      </w:r>
      <w:r w:rsidR="004E271F">
        <w:t xml:space="preserve"> sample is to be processed </w:t>
      </w:r>
      <w:r>
        <w:t xml:space="preserve">(e.g. parsed and interpreted) </w:t>
      </w:r>
      <w:r w:rsidR="004E271F">
        <w:t xml:space="preserve">by the </w:t>
      </w:r>
      <w:r w:rsidR="005C2065">
        <w:t>web resource processor</w:t>
      </w:r>
      <w:r>
        <w:t xml:space="preserve"> (e.g. </w:t>
      </w:r>
      <w:r w:rsidR="004E271F">
        <w:t>web browser</w:t>
      </w:r>
      <w:r>
        <w:t>)</w:t>
      </w:r>
      <w:r w:rsidR="004E271F">
        <w:t xml:space="preserve"> at the sample presentation time.</w:t>
      </w:r>
      <w:r w:rsidR="006502C9">
        <w:t xml:space="preserve"> </w:t>
      </w:r>
      <w:r w:rsidR="00EB4DF7">
        <w:t xml:space="preserve">This allows </w:t>
      </w:r>
      <w:r>
        <w:t xml:space="preserve">Web </w:t>
      </w:r>
      <w:r w:rsidR="00EB4DF7">
        <w:t xml:space="preserve">processing </w:t>
      </w:r>
      <w:r w:rsidR="00B01F66">
        <w:t xml:space="preserve">(e.g. rendering or JavaScript execution) </w:t>
      </w:r>
      <w:r w:rsidR="00EB4DF7">
        <w:t>to be synchronized with other tracks such as audio/video</w:t>
      </w:r>
      <w:r w:rsidR="005C2065">
        <w:t>/subtitles</w:t>
      </w:r>
      <w:r w:rsidR="00EB4DF7">
        <w:t xml:space="preserve"> tracks. </w:t>
      </w:r>
      <w:r w:rsidR="006502C9">
        <w:t xml:space="preserve">More details </w:t>
      </w:r>
      <w:r>
        <w:t xml:space="preserve">on </w:t>
      </w:r>
      <w:r w:rsidR="006502C9">
        <w:t xml:space="preserve">the </w:t>
      </w:r>
      <w:r w:rsidR="00EB4DF7">
        <w:t xml:space="preserve">processing of these tracks </w:t>
      </w:r>
      <w:r w:rsidR="006502C9">
        <w:t xml:space="preserve">are given in </w:t>
      </w:r>
      <w:r w:rsidR="00EB4DF7">
        <w:t xml:space="preserve">the hypothetical processing model in </w:t>
      </w:r>
      <w:r w:rsidR="006502C9">
        <w:t>Annex XXX</w:t>
      </w:r>
      <w:r w:rsidR="00EB4DF7">
        <w:t>.</w:t>
      </w:r>
      <w:r w:rsidR="006502C9">
        <w:t xml:space="preserve"> </w:t>
      </w:r>
    </w:p>
    <w:p w14:paraId="39555D59" w14:textId="77777777" w:rsidR="003A43D8" w:rsidRDefault="003A43D8" w:rsidP="00C710BE"/>
    <w:p w14:paraId="1AEAF055" w14:textId="77777777" w:rsidR="003A43D8" w:rsidRDefault="003A70EA" w:rsidP="00C710BE">
      <w:r>
        <w:t>Several</w:t>
      </w:r>
      <w:r w:rsidR="003A43D8">
        <w:t xml:space="preserve"> types of tracks</w:t>
      </w:r>
      <w:r w:rsidR="00221278">
        <w:t xml:space="preserve"> are defined for different purposes</w:t>
      </w:r>
      <w:r w:rsidR="003A43D8">
        <w:t>:</w:t>
      </w:r>
    </w:p>
    <w:p w14:paraId="4212ADEB" w14:textId="6B30B956" w:rsidR="00EA1129" w:rsidRDefault="00221278" w:rsidP="00EA1129">
      <w:pPr>
        <w:pStyle w:val="ListParagraph"/>
        <w:numPr>
          <w:ilvl w:val="0"/>
          <w:numId w:val="29"/>
        </w:numPr>
      </w:pPr>
      <w:r>
        <w:t>T</w:t>
      </w:r>
      <w:r w:rsidR="003A43D8">
        <w:t xml:space="preserve">racks delivering HTML content that may be used as </w:t>
      </w:r>
      <w:r w:rsidR="003A66A6">
        <w:t xml:space="preserve">overlay </w:t>
      </w:r>
      <w:r w:rsidR="003A43D8">
        <w:t xml:space="preserve">when playing the </w:t>
      </w:r>
      <w:r w:rsidR="003A66A6">
        <w:t xml:space="preserve">other media tracks </w:t>
      </w:r>
      <w:r>
        <w:t>and that may change over time</w:t>
      </w:r>
      <w:r w:rsidR="003A43D8">
        <w:t xml:space="preserve">. </w:t>
      </w:r>
      <w:r w:rsidR="003A66A6">
        <w:t xml:space="preserve">Such tracks should not reference the other media tracks (audio, video). </w:t>
      </w:r>
      <w:r w:rsidR="003A43D8">
        <w:t xml:space="preserve">HTML content </w:t>
      </w:r>
      <w:r w:rsidR="003A66A6">
        <w:t xml:space="preserve">carried as specified in </w:t>
      </w:r>
      <w:r w:rsidR="003A66A6">
        <w:fldChar w:fldCharType="begin"/>
      </w:r>
      <w:r w:rsidR="003A66A6">
        <w:instrText xml:space="preserve"> REF _Ref488314246 \r \h </w:instrText>
      </w:r>
      <w:r w:rsidR="003A66A6">
        <w:fldChar w:fldCharType="separate"/>
      </w:r>
      <w:r w:rsidR="003A66A6">
        <w:t>2.3</w:t>
      </w:r>
      <w:r w:rsidR="003A66A6">
        <w:fldChar w:fldCharType="end"/>
      </w:r>
      <w:r w:rsidR="003A66A6">
        <w:t xml:space="preserve"> should rather be to </w:t>
      </w:r>
      <w:r>
        <w:t xml:space="preserve">the other </w:t>
      </w:r>
      <w:r w:rsidR="003A66A6">
        <w:t xml:space="preserve">media </w:t>
      </w:r>
      <w:r>
        <w:t>tracks (audio, video</w:t>
      </w:r>
      <w:r w:rsidR="003A43D8">
        <w:t>…)</w:t>
      </w:r>
      <w:r>
        <w:t>.</w:t>
      </w:r>
      <w:r w:rsidR="003A66A6">
        <w:t xml:space="preserve"> </w:t>
      </w:r>
      <w:r w:rsidR="003A70EA">
        <w:t>This kind of track may also be used to simply provide advanced image overlay.</w:t>
      </w:r>
    </w:p>
    <w:p w14:paraId="61A6DD52" w14:textId="77777777" w:rsidR="003A43D8" w:rsidRDefault="00221278" w:rsidP="00C710BE">
      <w:pPr>
        <w:pStyle w:val="ListParagraph"/>
        <w:numPr>
          <w:ilvl w:val="0"/>
          <w:numId w:val="29"/>
        </w:numPr>
      </w:pPr>
      <w:r>
        <w:t>T</w:t>
      </w:r>
      <w:r w:rsidR="003A43D8">
        <w:t>racks delivering JavaScript code</w:t>
      </w:r>
      <w:r>
        <w:t>. This code is</w:t>
      </w:r>
      <w:r w:rsidR="003A43D8">
        <w:t xml:space="preserve"> to be evaluated in the context of an HTML document</w:t>
      </w:r>
      <w:r>
        <w:t xml:space="preserve">, previously loaded either by the application prior to the loading of the </w:t>
      </w:r>
      <w:r w:rsidR="00AD78FC">
        <w:t>ISOBMFF</w:t>
      </w:r>
      <w:r>
        <w:t xml:space="preserve"> file, or by the loading of a sample from the previous type of track, or by the loading of an item as described in </w:t>
      </w:r>
      <w:r>
        <w:fldChar w:fldCharType="begin"/>
      </w:r>
      <w:r>
        <w:instrText xml:space="preserve"> REF _Ref488309189 \r \h </w:instrText>
      </w:r>
      <w:r>
        <w:fldChar w:fldCharType="separate"/>
      </w:r>
      <w:r>
        <w:t>2.3</w:t>
      </w:r>
      <w:r>
        <w:fldChar w:fldCharType="end"/>
      </w:r>
      <w:r>
        <w:t>.</w:t>
      </w:r>
    </w:p>
    <w:p w14:paraId="59858188" w14:textId="50B8DF70" w:rsidR="003A70EA" w:rsidRDefault="003A70EA" w:rsidP="00C710BE">
      <w:pPr>
        <w:pStyle w:val="ListParagraph"/>
        <w:numPr>
          <w:ilvl w:val="0"/>
          <w:numId w:val="29"/>
        </w:numPr>
      </w:pPr>
      <w:r>
        <w:lastRenderedPageBreak/>
        <w:t>Tracks delivering metadata</w:t>
      </w:r>
      <w:r w:rsidR="005A3F5C">
        <w:t>, as specified in HTML</w:t>
      </w:r>
      <w:r w:rsidR="005A3F5C">
        <w:rPr>
          <w:rStyle w:val="FootnoteReference"/>
        </w:rPr>
        <w:footnoteReference w:id="2"/>
      </w:r>
      <w:r w:rsidR="005A3F5C">
        <w:t>,</w:t>
      </w:r>
      <w:r>
        <w:t xml:space="preserve"> to be used by internal page JavaScript code, previously loaded either by the application prior to the loading of the ISOBMFF file, or by the loading of a sample from the previous type of track, or by the loading of an item as described in </w:t>
      </w:r>
      <w:r>
        <w:fldChar w:fldCharType="begin"/>
      </w:r>
      <w:r>
        <w:instrText xml:space="preserve"> REF _Ref488309189 \r \h </w:instrText>
      </w:r>
      <w:r>
        <w:fldChar w:fldCharType="separate"/>
      </w:r>
      <w:r>
        <w:t>2.3</w:t>
      </w:r>
      <w:r>
        <w:fldChar w:fldCharType="end"/>
      </w:r>
      <w:r>
        <w:t>.</w:t>
      </w:r>
    </w:p>
    <w:p w14:paraId="5F60A513" w14:textId="7FEDF493" w:rsidR="00980ACF" w:rsidRDefault="00980ACF" w:rsidP="00C710BE">
      <w:pPr>
        <w:pStyle w:val="ListParagraph"/>
        <w:numPr>
          <w:ilvl w:val="0"/>
          <w:numId w:val="29"/>
        </w:numPr>
      </w:pPr>
      <w:r>
        <w:t xml:space="preserve">Tracks being a combination of the above, possibly also allowing that the HTML-5 track takes control over the media streams, for </w:t>
      </w:r>
      <w:r w:rsidRPr="007A245F">
        <w:rPr>
          <w:rFonts w:ascii="Courier New" w:hAnsi="Courier New" w:cs="Courier New"/>
          <w:b/>
        </w:rPr>
        <w:t>example</w:t>
      </w:r>
      <w:r>
        <w:t xml:space="preserve"> for framing, picture-in-picture, etc.</w:t>
      </w:r>
    </w:p>
    <w:p w14:paraId="71C72A13" w14:textId="77777777" w:rsidR="00F20483" w:rsidRDefault="00F20483" w:rsidP="00C710BE"/>
    <w:p w14:paraId="00A61BC8" w14:textId="77777777" w:rsidR="00917726" w:rsidRDefault="00917726" w:rsidP="00C710BE">
      <w:r>
        <w:t xml:space="preserve">Note: </w:t>
      </w:r>
      <w:r w:rsidR="003145CC">
        <w:t xml:space="preserve">This specification </w:t>
      </w:r>
      <w:r w:rsidR="00957AA2">
        <w:t>defines t</w:t>
      </w:r>
      <w:r w:rsidR="0051529C">
        <w:t xml:space="preserve">he </w:t>
      </w:r>
      <w:r w:rsidR="00957AA2">
        <w:t xml:space="preserve">storage and </w:t>
      </w:r>
      <w:r>
        <w:t xml:space="preserve">delivery </w:t>
      </w:r>
      <w:r w:rsidR="0051529C">
        <w:t xml:space="preserve">of </w:t>
      </w:r>
      <w:r>
        <w:t xml:space="preserve">resources </w:t>
      </w:r>
      <w:r w:rsidR="0051529C">
        <w:t xml:space="preserve">referenced by the content </w:t>
      </w:r>
      <w:r w:rsidR="003145CC">
        <w:t xml:space="preserve">one </w:t>
      </w:r>
      <w:r w:rsidR="0051529C">
        <w:t xml:space="preserve">of the above </w:t>
      </w:r>
      <w:r>
        <w:t xml:space="preserve">tracks using mechanisms for the delivery of non-timed resources as specified in </w:t>
      </w:r>
      <w:r>
        <w:fldChar w:fldCharType="begin"/>
      </w:r>
      <w:r>
        <w:instrText xml:space="preserve"> REF _Ref488314246 \r \h </w:instrText>
      </w:r>
      <w:r>
        <w:fldChar w:fldCharType="separate"/>
      </w:r>
      <w:r>
        <w:t>2.3</w:t>
      </w:r>
      <w:r>
        <w:fldChar w:fldCharType="end"/>
      </w:r>
      <w:r w:rsidR="0051529C">
        <w:t xml:space="preserve"> in combination with the use of movie fragments</w:t>
      </w:r>
      <w:r>
        <w:t>.</w:t>
      </w:r>
    </w:p>
    <w:p w14:paraId="7F848B50" w14:textId="77777777" w:rsidR="00917726" w:rsidRDefault="00917726" w:rsidP="00C710BE"/>
    <w:p w14:paraId="5788B87D" w14:textId="5FD33574" w:rsidR="00EA1129" w:rsidRDefault="00A16120" w:rsidP="005D025D">
      <w:pPr>
        <w:ind w:left="720"/>
      </w:pPr>
      <w:r>
        <w:t>Editor</w:t>
      </w:r>
      <w:r w:rsidR="00F20483">
        <w:t>'</w:t>
      </w:r>
      <w:r>
        <w:t>s</w:t>
      </w:r>
      <w:r w:rsidR="00F20483">
        <w:t xml:space="preserve"> note: We should make sure that in environment where only single track files are used (e.g. CMAF) the use cases are still satisfied.</w:t>
      </w:r>
      <w:r>
        <w:t xml:space="preserve"> In particular, one can still put JS in the HTML track.</w:t>
      </w:r>
    </w:p>
    <w:p w14:paraId="54D4AB92" w14:textId="23957CCD" w:rsidR="00980ACF" w:rsidRDefault="00980ACF" w:rsidP="005D025D">
      <w:pPr>
        <w:ind w:left="1440"/>
      </w:pPr>
      <w:r w:rsidRPr="007A245F">
        <w:t xml:space="preserve">Comment: This </w:t>
      </w:r>
      <w:r w:rsidR="007A245F" w:rsidRPr="007A245F">
        <w:t>may</w:t>
      </w:r>
      <w:r w:rsidRPr="007A245F">
        <w:t xml:space="preserve"> be done by two means: the resources are multiplexed and different sample types are defined. Or CMAF defines for example a concept that is similar to what is done for Next Generation Audio doing Preselections in order to combine tracks into a single “processing unit”.</w:t>
      </w:r>
    </w:p>
    <w:p w14:paraId="331A8B26" w14:textId="77777777" w:rsidR="00F20483" w:rsidRDefault="00F20483" w:rsidP="00C710BE"/>
    <w:p w14:paraId="0CBE306E" w14:textId="019A48C5" w:rsidR="007A245F" w:rsidRPr="007A245F" w:rsidRDefault="00F20483" w:rsidP="007A245F">
      <w:pPr>
        <w:ind w:left="720"/>
      </w:pPr>
      <w:r>
        <w:t xml:space="preserve">Editor's note: Should we include a type for </w:t>
      </w:r>
      <w:r w:rsidR="00A16120">
        <w:t xml:space="preserve">tracks that contain multiple samples with </w:t>
      </w:r>
      <w:r>
        <w:t xml:space="preserve">HTML content </w:t>
      </w:r>
      <w:r w:rsidR="00A16120">
        <w:t>and that reference</w:t>
      </w:r>
      <w:r>
        <w:t xml:space="preserve"> the video</w:t>
      </w:r>
      <w:r w:rsidR="00A16120">
        <w:t>. This type of track might be problematic, especially</w:t>
      </w:r>
      <w:r w:rsidR="00A972EC">
        <w:t xml:space="preserve"> </w:t>
      </w:r>
      <w:r w:rsidR="00A16120">
        <w:t>in terms of flashing at sample boundaries and of video playback continuity</w:t>
      </w:r>
      <w:r>
        <w:t xml:space="preserve">. </w:t>
      </w:r>
      <w:r w:rsidR="007A245F">
        <w:t>As an example</w:t>
      </w:r>
    </w:p>
    <w:p w14:paraId="77549DC9"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Sample 1 from 0 to 10s:</w:t>
      </w:r>
    </w:p>
    <w:p w14:paraId="04362035"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&lt;html&gt;</w:t>
      </w:r>
    </w:p>
    <w:p w14:paraId="2B7E5238"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&lt;body&gt;</w:t>
      </w:r>
    </w:p>
    <w:p w14:paraId="2824F454" w14:textId="77777777" w:rsidR="007A245F" w:rsidRPr="007A245F" w:rsidRDefault="007A245F" w:rsidP="007A245F">
      <w:pPr>
        <w:pStyle w:val="CommentText"/>
        <w:ind w:left="2880"/>
        <w:rPr>
          <w:rFonts w:ascii="Courier New" w:hAnsi="Courier New" w:cs="Courier New"/>
        </w:rPr>
      </w:pPr>
      <w:r w:rsidRPr="007A245F">
        <w:rPr>
          <w:rFonts w:ascii="Courier New" w:hAnsi="Courier New" w:cs="Courier New"/>
        </w:rPr>
        <w:t>Some text</w:t>
      </w:r>
    </w:p>
    <w:p w14:paraId="2CBE0705" w14:textId="77777777" w:rsidR="007A245F" w:rsidRPr="007A245F" w:rsidRDefault="007A245F" w:rsidP="007A245F">
      <w:pPr>
        <w:pStyle w:val="CommentText"/>
        <w:ind w:left="2880"/>
        <w:rPr>
          <w:rFonts w:ascii="Courier New" w:hAnsi="Courier New" w:cs="Courier New"/>
        </w:rPr>
      </w:pPr>
      <w:r w:rsidRPr="007A245F">
        <w:rPr>
          <w:rFonts w:ascii="Courier New" w:hAnsi="Courier New" w:cs="Courier New"/>
        </w:rPr>
        <w:t>&lt;video src=file.mp4&gt;</w:t>
      </w:r>
    </w:p>
    <w:p w14:paraId="11200FC1"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&lt;/body&gt;</w:t>
      </w:r>
    </w:p>
    <w:p w14:paraId="160916CA"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&lt;/html&gt;</w:t>
      </w:r>
    </w:p>
    <w:p w14:paraId="75BBF548" w14:textId="77777777" w:rsidR="007A245F" w:rsidRPr="007A245F" w:rsidRDefault="007A245F" w:rsidP="007A245F">
      <w:pPr>
        <w:pStyle w:val="CommentText"/>
        <w:ind w:left="2160"/>
        <w:rPr>
          <w:rFonts w:ascii="Courier New" w:hAnsi="Courier New" w:cs="Courier New"/>
        </w:rPr>
      </w:pPr>
    </w:p>
    <w:p w14:paraId="46BDCA4F"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Sample 1 from 10s to 20s:</w:t>
      </w:r>
    </w:p>
    <w:p w14:paraId="7A071BFA"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&lt;html&gt;</w:t>
      </w:r>
    </w:p>
    <w:p w14:paraId="7DC93982"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&lt;body&gt;</w:t>
      </w:r>
    </w:p>
    <w:p w14:paraId="2BB01B73"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Some other text</w:t>
      </w:r>
    </w:p>
    <w:p w14:paraId="1E19E1EC"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&lt;video src=file.mp4&gt;</w:t>
      </w:r>
    </w:p>
    <w:p w14:paraId="61FCD7B9"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&lt;/body&gt;</w:t>
      </w:r>
    </w:p>
    <w:p w14:paraId="3BECCEDD" w14:textId="77777777" w:rsidR="007A245F" w:rsidRPr="007A245F" w:rsidRDefault="007A245F" w:rsidP="007A245F">
      <w:pPr>
        <w:pStyle w:val="CommentText"/>
        <w:ind w:left="2160"/>
        <w:rPr>
          <w:rFonts w:ascii="Courier New" w:hAnsi="Courier New" w:cs="Courier New"/>
        </w:rPr>
      </w:pPr>
      <w:r w:rsidRPr="007A245F">
        <w:rPr>
          <w:rFonts w:ascii="Courier New" w:hAnsi="Courier New" w:cs="Courier New"/>
        </w:rPr>
        <w:t>&lt;/html&gt;</w:t>
      </w:r>
    </w:p>
    <w:p w14:paraId="06C8DB64" w14:textId="77777777" w:rsidR="007A245F" w:rsidRDefault="007A245F" w:rsidP="007A245F">
      <w:pPr>
        <w:ind w:left="720"/>
      </w:pPr>
    </w:p>
    <w:p w14:paraId="62953C68" w14:textId="6C0A99B0" w:rsidR="007A245F" w:rsidRDefault="007A245F" w:rsidP="007A245F">
      <w:pPr>
        <w:ind w:left="720"/>
      </w:pPr>
      <w:r>
        <w:t>Do we expect that rendering of the second document starts the video from its 10</w:t>
      </w:r>
      <w:r w:rsidRPr="007A245F">
        <w:t>th</w:t>
      </w:r>
      <w:r>
        <w:t xml:space="preserve"> second?</w:t>
      </w:r>
    </w:p>
    <w:p w14:paraId="1ABB9E80" w14:textId="148037E3" w:rsidR="00A972EC" w:rsidRDefault="00A972EC" w:rsidP="00C710BE"/>
    <w:p w14:paraId="2ABC5EC1" w14:textId="491CEFB3" w:rsidR="003F6401" w:rsidRDefault="00A972EC" w:rsidP="005D025D">
      <w:pPr>
        <w:ind w:left="720"/>
      </w:pPr>
      <w:r>
        <w:t xml:space="preserve">Editor's note: We probably should indicate the dependency of the JavaScript track to any other track </w:t>
      </w:r>
      <w:r w:rsidR="00A16120">
        <w:t xml:space="preserve">(e.g. the HTML track) </w:t>
      </w:r>
      <w:r>
        <w:t>or item</w:t>
      </w:r>
      <w:r w:rsidR="00A16120">
        <w:t>s (normally possible since track</w:t>
      </w:r>
      <w:r>
        <w:t xml:space="preserve"> </w:t>
      </w:r>
      <w:r w:rsidR="00A16120">
        <w:t xml:space="preserve">ids and item ids share the same scope) </w:t>
      </w:r>
      <w:r>
        <w:t xml:space="preserve">when possible (i.e. when the HTML context </w:t>
      </w:r>
      <w:r w:rsidR="00A16120">
        <w:t xml:space="preserve">on which the JS depends </w:t>
      </w:r>
      <w:r>
        <w:t>is not provided out-of-band).</w:t>
      </w:r>
      <w:r w:rsidR="009970F4">
        <w:t xml:space="preserve"> This probably needs a new track reference (e.g. 'ovly').</w:t>
      </w:r>
    </w:p>
    <w:p w14:paraId="76247560" w14:textId="6FB7CB6C" w:rsidR="0094408B" w:rsidRDefault="0094408B" w:rsidP="005D025D">
      <w:pPr>
        <w:ind w:left="720"/>
      </w:pPr>
    </w:p>
    <w:p w14:paraId="7903EFA2" w14:textId="6DB6D9CA" w:rsidR="0094408B" w:rsidRDefault="0094408B" w:rsidP="005D025D">
      <w:pPr>
        <w:ind w:left="1440"/>
      </w:pPr>
      <w:r w:rsidRPr="007A245F">
        <w:t>Comment: What is a proper file format based solution?</w:t>
      </w:r>
    </w:p>
    <w:p w14:paraId="178BEC2E" w14:textId="77777777" w:rsidR="009970F4" w:rsidRDefault="009970F4" w:rsidP="00C710BE"/>
    <w:p w14:paraId="6DF060EC" w14:textId="77777777" w:rsidR="009970F4" w:rsidRDefault="009970F4" w:rsidP="005D025D">
      <w:pPr>
        <w:ind w:left="720"/>
      </w:pPr>
      <w:r>
        <w:t>Two models for the dependencies of the tracks can be envisaged:</w:t>
      </w:r>
    </w:p>
    <w:p w14:paraId="39C33120" w14:textId="77777777" w:rsidR="009970F4" w:rsidRDefault="009970F4" w:rsidP="005D025D">
      <w:pPr>
        <w:pStyle w:val="ListParagraph"/>
        <w:numPr>
          <w:ilvl w:val="0"/>
          <w:numId w:val="33"/>
        </w:numPr>
        <w:ind w:left="1440"/>
      </w:pPr>
      <w:r>
        <w:t xml:space="preserve">the track is self-contained, and has no dependency to any parent HTML. For example, it is an HTML track that can be rendered on its own; or it is a JavaScript track that does not dispatch any event, but executes code. This can be for example the case if the JS creates an overlay using the Canvas API, but also if it does not assume any specific HTML (but only an empty HTML &lt;html&gt;&lt;body&gt;&lt;/body&gt;&lt;/html&gt;) and creates all the HTML elements. In this case, no HTML entry point is required. </w:t>
      </w:r>
    </w:p>
    <w:p w14:paraId="104067FA" w14:textId="77777777" w:rsidR="009970F4" w:rsidRPr="00BC77E2" w:rsidRDefault="009970F4" w:rsidP="005D025D">
      <w:pPr>
        <w:pStyle w:val="ListParagraph"/>
        <w:numPr>
          <w:ilvl w:val="0"/>
          <w:numId w:val="33"/>
        </w:numPr>
        <w:ind w:left="1440"/>
      </w:pPr>
      <w:r>
        <w:t xml:space="preserve">The track has dependency on some outer context. For example, it is a JavaScript track and only contains calls to functions defined somewhere else (see example 4.3). Alternatively, it is a WebVTT track and the associated processing is contained </w:t>
      </w:r>
      <w:r>
        <w:lastRenderedPageBreak/>
        <w:t>in a JavaScript file. In that case, the track cannot be used without the surrounding context, the HTML and JavaScript. Therefore, an HTML/JS entry point is required and should be in the same ISOMBFF file.</w:t>
      </w:r>
    </w:p>
    <w:p w14:paraId="11E1A303" w14:textId="77777777" w:rsidR="009970F4" w:rsidRDefault="009970F4" w:rsidP="00C710BE"/>
    <w:p w14:paraId="18375E9E" w14:textId="4DE8189D" w:rsidR="004B4F70" w:rsidRDefault="004B4F70" w:rsidP="00C710BE">
      <w:r>
        <w:t xml:space="preserve">A single file may contain multiple Web-based tracks. The processing of some tracks (e.g. JavaScript) may be required by some other tracks (e.g. HTML track). The selection of which sets of independent tracks to play is implementation specific. It may be done based on metadata also given in the file (profile capabilities, language information) or based on user input (e.g. through a GUI). </w:t>
      </w:r>
    </w:p>
    <w:p w14:paraId="4C9AA3E6" w14:textId="77777777" w:rsidR="005D025D" w:rsidRDefault="005D025D" w:rsidP="005D025D"/>
    <w:p w14:paraId="638E7F2D" w14:textId="77777777" w:rsidR="005D025D" w:rsidRDefault="005D025D" w:rsidP="005D025D">
      <w:r>
        <w:t xml:space="preserve">Web data may be frequent, for example updates on almost every sample or it may be quite sparse. This document addresses the definition of web timed data and the representation in a track format in the file format. Alternatives may be considered if the definition of the web data is sparse and by this constrained, the representation as a track causes other issues, for example if the transport disallows the use of multiplexed tracks. </w:t>
      </w:r>
    </w:p>
    <w:p w14:paraId="6CB1CC45" w14:textId="77777777" w:rsidR="005D025D" w:rsidRDefault="005D025D" w:rsidP="005D025D"/>
    <w:p w14:paraId="5C052649" w14:textId="23FC9BF3" w:rsidR="005D025D" w:rsidRDefault="005D025D" w:rsidP="00C710BE">
      <w:r>
        <w:t xml:space="preserve">In the latter case it may be considered that the sparse web data track may be mapped to different structures in order to enable such multiplexing. Examples are the usage of </w:t>
      </w:r>
      <w:r w:rsidRPr="005D025D">
        <w:rPr>
          <w:rFonts w:ascii="Courier New" w:hAnsi="Courier New" w:cs="Courier New"/>
          <w:b/>
        </w:rPr>
        <w:t>MetaBox</w:t>
      </w:r>
      <w:r>
        <w:t xml:space="preserve">es in movie fragments or the usage of </w:t>
      </w:r>
      <w:r w:rsidRPr="005D025D">
        <w:rPr>
          <w:rFonts w:ascii="Courier New" w:hAnsi="Courier New" w:cs="Courier New"/>
          <w:b/>
        </w:rPr>
        <w:t>EventMessageBox</w:t>
      </w:r>
      <w:r>
        <w:t xml:space="preserve">es. Such an approach may also address issues with fragmented tracks having no samples for a long period of time or the issue of undetermined sample durations when the next sample is at an arbitrary later time, not known at the time of production as happening in live streaming applications. The mapping of web tracks to </w:t>
      </w:r>
      <w:r w:rsidRPr="005D025D">
        <w:rPr>
          <w:rFonts w:ascii="Courier New" w:hAnsi="Courier New" w:cs="Courier New"/>
          <w:b/>
        </w:rPr>
        <w:t>MetaBox</w:t>
      </w:r>
      <w:r>
        <w:t xml:space="preserve">es and/or </w:t>
      </w:r>
      <w:r w:rsidRPr="005D025D">
        <w:rPr>
          <w:rFonts w:ascii="Courier New" w:hAnsi="Courier New" w:cs="Courier New"/>
          <w:b/>
        </w:rPr>
        <w:t>EventMessageBox</w:t>
      </w:r>
      <w:r>
        <w:t>es is for further study.</w:t>
      </w:r>
    </w:p>
    <w:p w14:paraId="1F35938A" w14:textId="77777777" w:rsidR="00917726" w:rsidRDefault="00917726" w:rsidP="00C710BE">
      <w:pPr>
        <w:pStyle w:val="Heading3"/>
      </w:pPr>
      <w:bookmarkStart w:id="0" w:name="_Ref488328829"/>
      <w:r>
        <w:t>Track Layout</w:t>
      </w:r>
    </w:p>
    <w:p w14:paraId="6569DB30" w14:textId="77777777" w:rsidR="00917726" w:rsidRPr="00744D76" w:rsidRDefault="00917726" w:rsidP="00744D76">
      <w:r>
        <w:t>As specified in ISO/IEC 14496-30, u</w:t>
      </w:r>
      <w:r w:rsidRPr="00917726">
        <w:t>nless specified by an embedding environment</w:t>
      </w:r>
      <w:r>
        <w:t xml:space="preserve"> (e.g. by an HTML page delivered out-of-band or delivered in-band and identified as the file entry point as specified in </w:t>
      </w:r>
      <w:r>
        <w:fldChar w:fldCharType="begin"/>
      </w:r>
      <w:r>
        <w:instrText xml:space="preserve"> REF _Ref488314246 \r \h </w:instrText>
      </w:r>
      <w:r>
        <w:fldChar w:fldCharType="separate"/>
      </w:r>
      <w:r>
        <w:t>2.3</w:t>
      </w:r>
      <w:r>
        <w:fldChar w:fldCharType="end"/>
      </w:r>
      <w:r>
        <w:t xml:space="preserve">), the layout of tracks, including of overlay HTML tracks and images, is specified using the </w:t>
      </w:r>
      <w:r w:rsidRPr="005D025D">
        <w:rPr>
          <w:rFonts w:ascii="Courier New" w:hAnsi="Courier New"/>
        </w:rPr>
        <w:t>TrackHeaderBox</w:t>
      </w:r>
      <w:r>
        <w:t xml:space="preserve"> of the different tracks. </w:t>
      </w:r>
    </w:p>
    <w:p w14:paraId="290ABA46" w14:textId="77777777" w:rsidR="00CA0371" w:rsidRDefault="002F1912" w:rsidP="00C710BE">
      <w:pPr>
        <w:pStyle w:val="Heading3"/>
      </w:pPr>
      <w:r>
        <w:t xml:space="preserve">Overlay </w:t>
      </w:r>
      <w:r w:rsidR="00CA0371">
        <w:t>HTML Tracks</w:t>
      </w:r>
      <w:bookmarkEnd w:id="0"/>
    </w:p>
    <w:p w14:paraId="1B98D03F" w14:textId="77777777" w:rsidR="00CA0371" w:rsidRDefault="00B17780" w:rsidP="00C710BE">
      <w:r>
        <w:t xml:space="preserve">The brand </w:t>
      </w:r>
      <w:r w:rsidRPr="00744D76">
        <w:rPr>
          <w:rFonts w:ascii="Courier New" w:hAnsi="Courier New" w:cs="Courier New"/>
        </w:rPr>
        <w:t>'htmt'</w:t>
      </w:r>
      <w:r>
        <w:t xml:space="preserve"> </w:t>
      </w:r>
      <w:r w:rsidR="003A43D8">
        <w:t xml:space="preserve">is </w:t>
      </w:r>
      <w:r>
        <w:t xml:space="preserve">used to signal the </w:t>
      </w:r>
      <w:r w:rsidR="003A43D8">
        <w:t xml:space="preserve">presence </w:t>
      </w:r>
      <w:r>
        <w:t>of tracks with the following constraints:</w:t>
      </w:r>
    </w:p>
    <w:p w14:paraId="5079B8EF" w14:textId="44B6836C" w:rsidR="00B17780" w:rsidRDefault="00B17780" w:rsidP="00C710BE">
      <w:pPr>
        <w:pStyle w:val="ListParagraph"/>
        <w:numPr>
          <w:ilvl w:val="0"/>
          <w:numId w:val="25"/>
        </w:numPr>
      </w:pPr>
      <w:r>
        <w:t xml:space="preserve">The track handler type </w:t>
      </w:r>
      <w:r w:rsidR="00AB6688">
        <w:t xml:space="preserve">shall be </w:t>
      </w:r>
      <w:r w:rsidRPr="00744D76">
        <w:rPr>
          <w:rFonts w:ascii="Courier New" w:hAnsi="Courier New" w:cs="Courier New"/>
        </w:rPr>
        <w:t>'text'</w:t>
      </w:r>
    </w:p>
    <w:p w14:paraId="68B87D91" w14:textId="28DCAFBC" w:rsidR="00B17780" w:rsidRDefault="00B17780" w:rsidP="00C710BE">
      <w:pPr>
        <w:pStyle w:val="ListParagraph"/>
        <w:numPr>
          <w:ilvl w:val="0"/>
          <w:numId w:val="25"/>
        </w:numPr>
      </w:pPr>
      <w:r>
        <w:t xml:space="preserve">The sample entry format </w:t>
      </w:r>
      <w:r w:rsidR="00AB6688">
        <w:t xml:space="preserve">shall be </w:t>
      </w:r>
      <w:r w:rsidRPr="00744D76">
        <w:rPr>
          <w:rFonts w:ascii="Courier New" w:hAnsi="Courier New" w:cs="Courier New"/>
        </w:rPr>
        <w:t>'stxt'</w:t>
      </w:r>
      <w:r>
        <w:t xml:space="preserve"> and:</w:t>
      </w:r>
    </w:p>
    <w:p w14:paraId="08B60E3A" w14:textId="354E8F8C" w:rsidR="00B17780" w:rsidRDefault="00B17780" w:rsidP="00C710BE">
      <w:pPr>
        <w:pStyle w:val="ListParagraph"/>
        <w:numPr>
          <w:ilvl w:val="1"/>
          <w:numId w:val="25"/>
        </w:numPr>
      </w:pPr>
      <w:r>
        <w:t xml:space="preserve">its </w:t>
      </w:r>
      <w:r w:rsidRPr="00744D76">
        <w:rPr>
          <w:rFonts w:ascii="Courier New" w:hAnsi="Courier New" w:cs="Courier New"/>
        </w:rPr>
        <w:t>mime_format</w:t>
      </w:r>
      <w:r>
        <w:t xml:space="preserve"> field </w:t>
      </w:r>
      <w:r w:rsidR="00AB6688">
        <w:t xml:space="preserve">shall be </w:t>
      </w:r>
      <w:r>
        <w:t xml:space="preserve">set to </w:t>
      </w:r>
      <w:r w:rsidRPr="00744D76">
        <w:rPr>
          <w:rFonts w:ascii="Courier New" w:hAnsi="Courier New" w:cs="Courier New"/>
        </w:rPr>
        <w:t>'text/html'</w:t>
      </w:r>
      <w:r>
        <w:t xml:space="preserve"> or </w:t>
      </w:r>
      <w:r w:rsidRPr="00744D76">
        <w:rPr>
          <w:rFonts w:ascii="Courier New" w:hAnsi="Courier New" w:cs="Courier New"/>
        </w:rPr>
        <w:t>'application/xhtml+xml</w:t>
      </w:r>
      <w:r w:rsidR="00EB4DF7" w:rsidRPr="00744D76">
        <w:rPr>
          <w:rFonts w:ascii="Courier New" w:hAnsi="Courier New" w:cs="Courier New"/>
        </w:rPr>
        <w:t>'</w:t>
      </w:r>
      <w:r>
        <w:t xml:space="preserve">, </w:t>
      </w:r>
    </w:p>
    <w:p w14:paraId="4B4C85C9" w14:textId="0481AE5A" w:rsidR="00B17780" w:rsidRDefault="00B17780" w:rsidP="00C710BE">
      <w:pPr>
        <w:pStyle w:val="ListParagraph"/>
        <w:numPr>
          <w:ilvl w:val="1"/>
          <w:numId w:val="25"/>
        </w:numPr>
      </w:pPr>
      <w:r>
        <w:t xml:space="preserve">its </w:t>
      </w:r>
      <w:r w:rsidRPr="00744D76">
        <w:rPr>
          <w:rFonts w:ascii="Courier New" w:hAnsi="Courier New" w:cs="Courier New"/>
        </w:rPr>
        <w:t>content_encoding</w:t>
      </w:r>
      <w:r>
        <w:t xml:space="preserve"> field </w:t>
      </w:r>
      <w:r w:rsidR="00AB6688">
        <w:t xml:space="preserve">shall </w:t>
      </w:r>
      <w:r>
        <w:t xml:space="preserve">contain </w:t>
      </w:r>
      <w:r w:rsidR="00EB4DF7">
        <w:t xml:space="preserve">either </w:t>
      </w:r>
      <w:r>
        <w:t>an empty string</w:t>
      </w:r>
      <w:r w:rsidR="00EB4DF7">
        <w:t xml:space="preserve"> or a value allowed in HTTP's </w:t>
      </w:r>
      <w:r w:rsidR="00EB4DF7" w:rsidRPr="00744D76">
        <w:rPr>
          <w:rFonts w:ascii="Courier New" w:hAnsi="Courier New" w:cs="Courier New"/>
        </w:rPr>
        <w:t>Content-Encoding</w:t>
      </w:r>
      <w:r w:rsidR="00EB4DF7">
        <w:t xml:space="preserve"> header</w:t>
      </w:r>
    </w:p>
    <w:p w14:paraId="51B54B22" w14:textId="7290BA0A" w:rsidR="00890DE2" w:rsidRDefault="00890DE2" w:rsidP="00C710BE">
      <w:pPr>
        <w:pStyle w:val="ListParagraph"/>
        <w:numPr>
          <w:ilvl w:val="0"/>
          <w:numId w:val="25"/>
        </w:numPr>
      </w:pPr>
      <w:r>
        <w:t xml:space="preserve">Each sample contains </w:t>
      </w:r>
      <w:r w:rsidR="00B01F66">
        <w:t xml:space="preserve">HTML code, and </w:t>
      </w:r>
      <w:r w:rsidR="003F5821">
        <w:t>shallshall be marked as one of the following</w:t>
      </w:r>
      <w:r>
        <w:t>:</w:t>
      </w:r>
    </w:p>
    <w:p w14:paraId="33102C65" w14:textId="0D975DE2" w:rsidR="00890DE2" w:rsidRPr="00C710BE" w:rsidRDefault="00890DE2" w:rsidP="00C710BE">
      <w:pPr>
        <w:pStyle w:val="ListParagraph"/>
        <w:numPr>
          <w:ilvl w:val="1"/>
          <w:numId w:val="25"/>
        </w:numPr>
      </w:pPr>
      <w:r>
        <w:t xml:space="preserve">as a sync sample (either using the </w:t>
      </w:r>
      <w:r w:rsidRPr="00744D76">
        <w:rPr>
          <w:rFonts w:ascii="Courier New" w:hAnsi="Courier New" w:cs="Courier New"/>
        </w:rPr>
        <w:t>'stss'</w:t>
      </w:r>
      <w:r>
        <w:t xml:space="preserve"> box or using the </w:t>
      </w:r>
      <w:r w:rsidRPr="005D025D">
        <w:rPr>
          <w:rFonts w:ascii="Courier New" w:hAnsi="Courier New"/>
        </w:rPr>
        <w:t>sample_depends_on</w:t>
      </w:r>
      <w:r>
        <w:rPr>
          <w:sz w:val="22"/>
          <w:szCs w:val="22"/>
        </w:rPr>
        <w:t xml:space="preserve"> flag set to </w:t>
      </w:r>
      <w:r w:rsidRPr="00744D76">
        <w:rPr>
          <w:rFonts w:ascii="Courier New" w:hAnsi="Courier New" w:cs="Courier New"/>
          <w:sz w:val="22"/>
          <w:szCs w:val="22"/>
        </w:rPr>
        <w:t>2</w:t>
      </w:r>
      <w:r>
        <w:rPr>
          <w:sz w:val="22"/>
          <w:szCs w:val="22"/>
        </w:rPr>
        <w:t>)</w:t>
      </w:r>
    </w:p>
    <w:p w14:paraId="0E83FEC1" w14:textId="3633CD7C" w:rsidR="00890DE2" w:rsidRPr="00C710BE" w:rsidRDefault="00890DE2" w:rsidP="0094408B">
      <w:pPr>
        <w:pStyle w:val="ListParagraph"/>
        <w:numPr>
          <w:ilvl w:val="1"/>
          <w:numId w:val="25"/>
        </w:numPr>
      </w:pPr>
      <w:r>
        <w:t xml:space="preserve">as redundant </w:t>
      </w:r>
      <w:r w:rsidR="00694918">
        <w:t xml:space="preserve">sync </w:t>
      </w:r>
      <w:r w:rsidR="003F5821">
        <w:t xml:space="preserve">sample </w:t>
      </w:r>
      <w:r>
        <w:t xml:space="preserve">with the </w:t>
      </w:r>
      <w:r w:rsidRPr="005D025D">
        <w:rPr>
          <w:rFonts w:ascii="Courier New" w:hAnsi="Courier New"/>
        </w:rPr>
        <w:t>sample_has_redundancy</w:t>
      </w:r>
      <w:r>
        <w:rPr>
          <w:sz w:val="22"/>
          <w:szCs w:val="22"/>
        </w:rPr>
        <w:t xml:space="preserve"> flag set to </w:t>
      </w:r>
      <w:r w:rsidRPr="00744D76">
        <w:rPr>
          <w:rFonts w:ascii="Courier New" w:hAnsi="Courier New" w:cs="Courier New"/>
          <w:sz w:val="22"/>
          <w:szCs w:val="22"/>
        </w:rPr>
        <w:t>1</w:t>
      </w:r>
      <w:r w:rsidRPr="005D025D">
        <w:rPr>
          <w:sz w:val="22"/>
        </w:rPr>
        <w:t xml:space="preserve"> </w:t>
      </w:r>
    </w:p>
    <w:p w14:paraId="78D0E057" w14:textId="77777777" w:rsidR="00221278" w:rsidRDefault="00221278" w:rsidP="00C710BE"/>
    <w:p w14:paraId="6024D739" w14:textId="77777777" w:rsidR="007A245F" w:rsidRDefault="0094408B" w:rsidP="0094408B">
      <w:r>
        <w:t xml:space="preserve">Loading a HTML sample is equivalent to navigating to the document contained in the new sample. The handling of such information in browsers is implementation specific, but it should be avoided that the information is treated as user navigation </w:t>
      </w:r>
      <w:r w:rsidRPr="005D025D">
        <w:rPr>
          <w:highlight w:val="yellow"/>
        </w:rPr>
        <w:t>and is for example capture</w:t>
      </w:r>
      <w:r w:rsidR="00AF5871">
        <w:t>d</w:t>
      </w:r>
      <w:r w:rsidRPr="005D025D">
        <w:rPr>
          <w:highlight w:val="yellow"/>
        </w:rPr>
        <w:t xml:space="preserve"> in the browser history</w:t>
      </w:r>
      <w:r>
        <w:t>.</w:t>
      </w:r>
    </w:p>
    <w:p w14:paraId="299D26D1" w14:textId="7339A6C6" w:rsidR="0094408B" w:rsidRDefault="007A245F" w:rsidP="007A245F">
      <w:pPr>
        <w:ind w:left="720"/>
      </w:pPr>
      <w:r w:rsidRPr="007A245F">
        <w:rPr>
          <w:highlight w:val="yellow"/>
        </w:rPr>
        <w:t>Editor’s Note:  this is related to the sample1 / sample2 discussion above</w:t>
      </w:r>
      <w:r w:rsidRPr="007A245F">
        <w:t>.</w:t>
      </w:r>
    </w:p>
    <w:p w14:paraId="3A330C3F" w14:textId="0EE6780B" w:rsidR="0094408B" w:rsidRDefault="0094408B" w:rsidP="0094408B"/>
    <w:p w14:paraId="004D8C4A" w14:textId="69F21150" w:rsidR="0094408B" w:rsidRDefault="0094408B" w:rsidP="0094408B">
      <w:r>
        <w:t>Seeking into a sample at</w:t>
      </w:r>
      <w:r w:rsidR="005E68E9">
        <w:t xml:space="preserve"> a specific presentation time is</w:t>
      </w:r>
      <w:r>
        <w:t xml:space="preserve"> equivalent to seek to the beginning of the sample, i.e. no processing is expected.</w:t>
      </w:r>
    </w:p>
    <w:p w14:paraId="582F563D" w14:textId="1255BFA3" w:rsidR="007A245F" w:rsidRDefault="007A245F" w:rsidP="007A245F">
      <w:pPr>
        <w:ind w:left="720"/>
      </w:pPr>
      <w:r w:rsidRPr="007A245F">
        <w:rPr>
          <w:highlight w:val="yellow"/>
        </w:rPr>
        <w:t>Editor’s Note: More details and examples are necessary</w:t>
      </w:r>
    </w:p>
    <w:p w14:paraId="392E8E81" w14:textId="77777777" w:rsidR="00070172" w:rsidRDefault="00070172" w:rsidP="00C710BE">
      <w:pPr>
        <w:pStyle w:val="Heading3"/>
      </w:pPr>
      <w:r>
        <w:lastRenderedPageBreak/>
        <w:t>JavaScript Tracks</w:t>
      </w:r>
    </w:p>
    <w:p w14:paraId="4A1DAAB4" w14:textId="77777777" w:rsidR="00070172" w:rsidRDefault="00070172" w:rsidP="00070172">
      <w:r>
        <w:t xml:space="preserve">The brand </w:t>
      </w:r>
      <w:r w:rsidRPr="00744D76">
        <w:rPr>
          <w:rFonts w:ascii="Courier New" w:hAnsi="Courier New" w:cs="Courier New"/>
        </w:rPr>
        <w:t>'hjst'</w:t>
      </w:r>
      <w:r>
        <w:t xml:space="preserve"> </w:t>
      </w:r>
      <w:r w:rsidR="003A43D8">
        <w:t xml:space="preserve">is </w:t>
      </w:r>
      <w:r>
        <w:t xml:space="preserve">used to signal the </w:t>
      </w:r>
      <w:r w:rsidR="003A43D8">
        <w:t xml:space="preserve">presence </w:t>
      </w:r>
      <w:r>
        <w:t>of tracks with the following constraints:</w:t>
      </w:r>
    </w:p>
    <w:p w14:paraId="6F2A8BF0" w14:textId="47953077" w:rsidR="00070172" w:rsidRDefault="00070172" w:rsidP="00070172">
      <w:pPr>
        <w:pStyle w:val="ListParagraph"/>
        <w:numPr>
          <w:ilvl w:val="0"/>
          <w:numId w:val="25"/>
        </w:numPr>
      </w:pPr>
      <w:r>
        <w:t xml:space="preserve">The track handler type </w:t>
      </w:r>
      <w:r w:rsidR="003F5821">
        <w:t xml:space="preserve">shall be </w:t>
      </w:r>
      <w:r w:rsidRPr="00744D76">
        <w:rPr>
          <w:rFonts w:ascii="Courier New" w:hAnsi="Courier New" w:cs="Courier New"/>
        </w:rPr>
        <w:t>'</w:t>
      </w:r>
      <w:r w:rsidR="00B73B7F" w:rsidRPr="00744D76">
        <w:rPr>
          <w:rFonts w:ascii="Courier New" w:hAnsi="Courier New" w:cs="Courier New"/>
        </w:rPr>
        <w:t>meta</w:t>
      </w:r>
      <w:r w:rsidRPr="00744D76">
        <w:rPr>
          <w:rFonts w:ascii="Courier New" w:hAnsi="Courier New" w:cs="Courier New"/>
        </w:rPr>
        <w:t>'</w:t>
      </w:r>
    </w:p>
    <w:p w14:paraId="4E475A24" w14:textId="41710F1C" w:rsidR="00070172" w:rsidRDefault="00070172" w:rsidP="00070172">
      <w:pPr>
        <w:pStyle w:val="ListParagraph"/>
        <w:numPr>
          <w:ilvl w:val="0"/>
          <w:numId w:val="25"/>
        </w:numPr>
      </w:pPr>
      <w:r>
        <w:t xml:space="preserve">The sample entry format </w:t>
      </w:r>
      <w:r w:rsidR="003F5821">
        <w:t xml:space="preserve">shall be </w:t>
      </w:r>
      <w:r w:rsidRPr="00744D76">
        <w:rPr>
          <w:rFonts w:ascii="Courier New" w:hAnsi="Courier New" w:cs="Courier New"/>
        </w:rPr>
        <w:t>'stxt'</w:t>
      </w:r>
      <w:r>
        <w:t xml:space="preserve"> and:</w:t>
      </w:r>
    </w:p>
    <w:p w14:paraId="2259FCE8" w14:textId="295D82C2" w:rsidR="00070172" w:rsidRDefault="00070172" w:rsidP="00070172">
      <w:pPr>
        <w:pStyle w:val="ListParagraph"/>
        <w:numPr>
          <w:ilvl w:val="1"/>
          <w:numId w:val="25"/>
        </w:numPr>
      </w:pPr>
      <w:r>
        <w:t xml:space="preserve">its </w:t>
      </w:r>
      <w:r w:rsidRPr="00744D76">
        <w:rPr>
          <w:rFonts w:ascii="Courier New" w:hAnsi="Courier New" w:cs="Courier New"/>
        </w:rPr>
        <w:t>mime_format</w:t>
      </w:r>
      <w:r>
        <w:t xml:space="preserve"> field </w:t>
      </w:r>
      <w:r w:rsidR="003F5821">
        <w:t xml:space="preserve">shall be </w:t>
      </w:r>
      <w:r>
        <w:t xml:space="preserve">set to </w:t>
      </w:r>
      <w:r w:rsidRPr="00744D76">
        <w:rPr>
          <w:rFonts w:ascii="Courier New" w:hAnsi="Courier New" w:cs="Courier New"/>
        </w:rPr>
        <w:t>'application/j</w:t>
      </w:r>
      <w:r w:rsidR="00EB4DF7" w:rsidRPr="00744D76">
        <w:rPr>
          <w:rFonts w:ascii="Courier New" w:hAnsi="Courier New" w:cs="Courier New"/>
        </w:rPr>
        <w:t>ava</w:t>
      </w:r>
      <w:r w:rsidRPr="00744D76">
        <w:rPr>
          <w:rFonts w:ascii="Courier New" w:hAnsi="Courier New" w:cs="Courier New"/>
        </w:rPr>
        <w:t>s</w:t>
      </w:r>
      <w:r w:rsidR="00EB4DF7" w:rsidRPr="00744D76">
        <w:rPr>
          <w:rFonts w:ascii="Courier New" w:hAnsi="Courier New" w:cs="Courier New"/>
        </w:rPr>
        <w:t>cript</w:t>
      </w:r>
      <w:r w:rsidRPr="00744D76">
        <w:rPr>
          <w:rFonts w:ascii="Courier New" w:hAnsi="Courier New" w:cs="Courier New"/>
        </w:rPr>
        <w:t>'</w:t>
      </w:r>
      <w:r>
        <w:t xml:space="preserve"> or </w:t>
      </w:r>
      <w:r w:rsidRPr="00744D76">
        <w:rPr>
          <w:rFonts w:ascii="Courier New" w:hAnsi="Courier New" w:cs="Courier New"/>
        </w:rPr>
        <w:t>'</w:t>
      </w:r>
      <w:r w:rsidR="00EB4DF7" w:rsidRPr="00744D76">
        <w:rPr>
          <w:rFonts w:ascii="Courier New" w:hAnsi="Courier New" w:cs="Courier New"/>
        </w:rPr>
        <w:t>text</w:t>
      </w:r>
      <w:r w:rsidRPr="00744D76">
        <w:rPr>
          <w:rFonts w:ascii="Courier New" w:hAnsi="Courier New" w:cs="Courier New"/>
        </w:rPr>
        <w:t>/</w:t>
      </w:r>
      <w:r w:rsidR="00EB4DF7" w:rsidRPr="00744D76">
        <w:rPr>
          <w:rFonts w:ascii="Courier New" w:hAnsi="Courier New" w:cs="Courier New"/>
        </w:rPr>
        <w:t>javascript'</w:t>
      </w:r>
      <w:r>
        <w:t xml:space="preserve">, </w:t>
      </w:r>
    </w:p>
    <w:p w14:paraId="71482459" w14:textId="33002BC3" w:rsidR="00EB4DF7" w:rsidRDefault="00EB4DF7" w:rsidP="00EB4DF7">
      <w:pPr>
        <w:pStyle w:val="ListParagraph"/>
        <w:numPr>
          <w:ilvl w:val="1"/>
          <w:numId w:val="25"/>
        </w:numPr>
      </w:pPr>
      <w:r>
        <w:t xml:space="preserve">its </w:t>
      </w:r>
      <w:r w:rsidRPr="00744D76">
        <w:rPr>
          <w:rFonts w:ascii="Courier New" w:hAnsi="Courier New" w:cs="Courier New"/>
        </w:rPr>
        <w:t>content_encoding</w:t>
      </w:r>
      <w:r>
        <w:t xml:space="preserve"> field </w:t>
      </w:r>
      <w:r w:rsidR="003F5821">
        <w:t xml:space="preserve">shall </w:t>
      </w:r>
      <w:r>
        <w:t xml:space="preserve">contain either an empty string or a value allowed in HTTP's </w:t>
      </w:r>
      <w:r w:rsidRPr="00744D76">
        <w:rPr>
          <w:rFonts w:ascii="Courier New" w:hAnsi="Courier New" w:cs="Courier New"/>
        </w:rPr>
        <w:t>Content-Encoding</w:t>
      </w:r>
      <w:r>
        <w:t xml:space="preserve"> header</w:t>
      </w:r>
    </w:p>
    <w:p w14:paraId="77A762E3" w14:textId="17C36744" w:rsidR="00070172" w:rsidRPr="004579CC" w:rsidRDefault="00070172" w:rsidP="00070172">
      <w:pPr>
        <w:pStyle w:val="ListParagraph"/>
        <w:numPr>
          <w:ilvl w:val="0"/>
          <w:numId w:val="25"/>
        </w:numPr>
      </w:pPr>
      <w:r w:rsidRPr="004579CC">
        <w:t xml:space="preserve">Each sample contains </w:t>
      </w:r>
      <w:r w:rsidR="00EB4DF7" w:rsidRPr="004579CC">
        <w:t xml:space="preserve">JavaScript </w:t>
      </w:r>
      <w:r w:rsidR="00B01F66" w:rsidRPr="004579CC">
        <w:t xml:space="preserve">code and </w:t>
      </w:r>
      <w:r w:rsidR="00694918">
        <w:t>shall be marked as one of the following</w:t>
      </w:r>
      <w:r w:rsidRPr="004579CC">
        <w:t>:</w:t>
      </w:r>
    </w:p>
    <w:p w14:paraId="6B89A8B5" w14:textId="477E10E9" w:rsidR="00070172" w:rsidRPr="004579CC" w:rsidRDefault="00070172" w:rsidP="00070172">
      <w:pPr>
        <w:pStyle w:val="ListParagraph"/>
        <w:numPr>
          <w:ilvl w:val="1"/>
          <w:numId w:val="25"/>
        </w:numPr>
      </w:pPr>
      <w:r w:rsidRPr="004579CC">
        <w:t xml:space="preserve">as a sync sample (either using the </w:t>
      </w:r>
      <w:r w:rsidRPr="00744D76">
        <w:rPr>
          <w:rFonts w:ascii="Courier New" w:hAnsi="Courier New" w:cs="Courier New"/>
        </w:rPr>
        <w:t>'stss'</w:t>
      </w:r>
      <w:r w:rsidRPr="004579CC">
        <w:t xml:space="preserve"> box or using the </w:t>
      </w:r>
      <w:r w:rsidRPr="00744D76">
        <w:rPr>
          <w:rFonts w:ascii="Courier New" w:hAnsi="Courier New" w:cs="Courier New"/>
        </w:rPr>
        <w:t>sample_depends_on</w:t>
      </w:r>
      <w:r w:rsidRPr="00744D76">
        <w:t xml:space="preserve"> flag set to 2)</w:t>
      </w:r>
      <w:r w:rsidR="00EB4DF7" w:rsidRPr="00744D76">
        <w:t xml:space="preserve"> </w:t>
      </w:r>
    </w:p>
    <w:p w14:paraId="1B1A068A" w14:textId="37D799A6" w:rsidR="0036449C" w:rsidRPr="004579CC" w:rsidRDefault="00070172" w:rsidP="00C710BE">
      <w:pPr>
        <w:pStyle w:val="ListParagraph"/>
        <w:numPr>
          <w:ilvl w:val="1"/>
          <w:numId w:val="25"/>
        </w:numPr>
      </w:pPr>
      <w:r w:rsidRPr="004579CC">
        <w:t xml:space="preserve">as redundant </w:t>
      </w:r>
      <w:r w:rsidR="00694918">
        <w:t xml:space="preserve">sync sample </w:t>
      </w:r>
      <w:r w:rsidRPr="004579CC">
        <w:t xml:space="preserve">with the </w:t>
      </w:r>
      <w:r w:rsidRPr="00744D76">
        <w:rPr>
          <w:rFonts w:ascii="Courier New" w:hAnsi="Courier New" w:cs="Courier New"/>
        </w:rPr>
        <w:t>sample_has_redundancy</w:t>
      </w:r>
      <w:r w:rsidRPr="00744D76">
        <w:t xml:space="preserve"> flag set to 1</w:t>
      </w:r>
    </w:p>
    <w:p w14:paraId="5079AD6E" w14:textId="77777777" w:rsidR="0036449C" w:rsidRDefault="0036449C" w:rsidP="00694918">
      <w:pPr>
        <w:rPr>
          <w:sz w:val="22"/>
          <w:szCs w:val="22"/>
        </w:rPr>
      </w:pPr>
    </w:p>
    <w:p w14:paraId="36BCD501" w14:textId="59EBAB27" w:rsidR="00694918" w:rsidRDefault="00694918" w:rsidP="005D025D">
      <w:pPr>
        <w:ind w:left="720"/>
      </w:pPr>
      <w:r>
        <w:t xml:space="preserve">Note: </w:t>
      </w:r>
      <w:r w:rsidR="0036449C" w:rsidRPr="00C710BE">
        <w:t xml:space="preserve">marking JS sample as sync sample </w:t>
      </w:r>
      <w:r>
        <w:t>should be done with care as as it needs to be enden</w:t>
      </w:r>
      <w:r w:rsidR="005E7408" w:rsidRPr="00C710BE">
        <w:t>sure</w:t>
      </w:r>
      <w:r>
        <w:t>d</w:t>
      </w:r>
      <w:r w:rsidR="005E7408" w:rsidRPr="00C710BE">
        <w:t xml:space="preserve"> that the application JS state is indeed the same as if </w:t>
      </w:r>
      <w:r>
        <w:t>itit would</w:t>
      </w:r>
      <w:r w:rsidR="005E7408" w:rsidRPr="00C710BE">
        <w:t xml:space="preserve"> start from the beginning</w:t>
      </w:r>
      <w:r w:rsidR="00B73B7F">
        <w:t xml:space="preserve">. </w:t>
      </w:r>
    </w:p>
    <w:p w14:paraId="2AA84132" w14:textId="77777777" w:rsidR="00694918" w:rsidRDefault="00694918" w:rsidP="005D025D">
      <w:pPr>
        <w:ind w:left="720"/>
      </w:pPr>
    </w:p>
    <w:p w14:paraId="66FF31DF" w14:textId="4526D6E8" w:rsidR="00CA0371" w:rsidRDefault="00694918" w:rsidP="005D025D">
      <w:pPr>
        <w:ind w:left="720"/>
      </w:pPr>
      <w:r>
        <w:t>RR</w:t>
      </w:r>
      <w:r w:rsidR="0036449C" w:rsidRPr="00C710BE">
        <w:t>edundant sample</w:t>
      </w:r>
      <w:r w:rsidR="00B73B7F">
        <w:t>s</w:t>
      </w:r>
      <w:r w:rsidR="0036449C" w:rsidRPr="00C710BE">
        <w:t xml:space="preserve"> should not be loaded twice </w:t>
      </w:r>
      <w:r>
        <w:t>as</w:t>
      </w:r>
      <w:r w:rsidRPr="00C710BE">
        <w:t xml:space="preserve"> </w:t>
      </w:r>
      <w:r w:rsidR="00B73B7F">
        <w:t xml:space="preserve">this </w:t>
      </w:r>
      <w:r w:rsidR="0036449C" w:rsidRPr="00C710BE">
        <w:t xml:space="preserve">could possibly </w:t>
      </w:r>
      <w:r w:rsidR="00B73B7F">
        <w:t xml:space="preserve">give a </w:t>
      </w:r>
      <w:r w:rsidR="0036449C" w:rsidRPr="00C710BE">
        <w:t>wrong result.</w:t>
      </w:r>
      <w:r w:rsidR="00004DD1" w:rsidRPr="00C710BE">
        <w:t xml:space="preserve"> </w:t>
      </w:r>
    </w:p>
    <w:p w14:paraId="2EF79A59" w14:textId="6FFB4400" w:rsidR="009970F4" w:rsidRPr="00BC77E2" w:rsidRDefault="00694918" w:rsidP="005D025D">
      <w:pPr>
        <w:ind w:left="720"/>
      </w:pPr>
      <w:r>
        <w:t xml:space="preserve">Security </w:t>
      </w:r>
      <w:r w:rsidR="00244BC5">
        <w:t xml:space="preserve">issues with </w:t>
      </w:r>
      <w:r>
        <w:t xml:space="preserve">JavaScript </w:t>
      </w:r>
      <w:r w:rsidR="00244BC5">
        <w:t>tracks</w:t>
      </w:r>
      <w:r>
        <w:t xml:space="preserve"> are for further study.</w:t>
      </w:r>
    </w:p>
    <w:p w14:paraId="6BE925EA" w14:textId="77777777" w:rsidR="003A70EA" w:rsidRDefault="003A70EA" w:rsidP="002F1912">
      <w:pPr>
        <w:pStyle w:val="Heading3"/>
      </w:pPr>
      <w:bookmarkStart w:id="1" w:name="_Ref488309189"/>
      <w:r>
        <w:t>WebVTT Metadata Tracks</w:t>
      </w:r>
    </w:p>
    <w:p w14:paraId="6A607D30" w14:textId="77777777" w:rsidR="003A70EA" w:rsidRDefault="003A70EA" w:rsidP="003A70EA">
      <w:r>
        <w:t xml:space="preserve">The brand </w:t>
      </w:r>
      <w:r w:rsidRPr="00744D76">
        <w:rPr>
          <w:rFonts w:ascii="Courier New" w:hAnsi="Courier New" w:cs="Courier New"/>
        </w:rPr>
        <w:t>'hvtt'</w:t>
      </w:r>
      <w:r>
        <w:t xml:space="preserve"> is used to signal the presence of tracks with the following constraints:</w:t>
      </w:r>
    </w:p>
    <w:p w14:paraId="12AF8BF5" w14:textId="156CA42C" w:rsidR="003A70EA" w:rsidRDefault="003A70EA" w:rsidP="003A70EA">
      <w:pPr>
        <w:pStyle w:val="ListParagraph"/>
        <w:numPr>
          <w:ilvl w:val="0"/>
          <w:numId w:val="25"/>
        </w:numPr>
      </w:pPr>
      <w:r>
        <w:t xml:space="preserve">The track handler type </w:t>
      </w:r>
      <w:r w:rsidR="00694918">
        <w:t xml:space="preserve">shall be </w:t>
      </w:r>
      <w:r w:rsidRPr="00744D76">
        <w:rPr>
          <w:rFonts w:ascii="Courier New" w:hAnsi="Courier New" w:cs="Courier New"/>
        </w:rPr>
        <w:t>'meta'</w:t>
      </w:r>
    </w:p>
    <w:p w14:paraId="7398F098" w14:textId="03E2DC51" w:rsidR="003A70EA" w:rsidRDefault="003A70EA" w:rsidP="003A70EA">
      <w:pPr>
        <w:pStyle w:val="ListParagraph"/>
        <w:numPr>
          <w:ilvl w:val="0"/>
          <w:numId w:val="25"/>
        </w:numPr>
      </w:pPr>
      <w:r>
        <w:t xml:space="preserve">The sample entry format </w:t>
      </w:r>
      <w:r w:rsidR="00694918">
        <w:t xml:space="preserve">shall be </w:t>
      </w:r>
      <w:r w:rsidRPr="00744D76">
        <w:rPr>
          <w:rFonts w:ascii="Courier New" w:hAnsi="Courier New" w:cs="Courier New"/>
        </w:rPr>
        <w:t>'wvtt'</w:t>
      </w:r>
      <w:r w:rsidR="005A3F5C">
        <w:t>, as specified in ISO/IEC 14496-30</w:t>
      </w:r>
      <w:r>
        <w:t xml:space="preserve"> and:</w:t>
      </w:r>
    </w:p>
    <w:p w14:paraId="60F27730" w14:textId="315625A9" w:rsidR="00694918" w:rsidRDefault="003A70EA" w:rsidP="00EB0D00">
      <w:pPr>
        <w:pStyle w:val="ListParagraph"/>
        <w:numPr>
          <w:ilvl w:val="1"/>
          <w:numId w:val="25"/>
        </w:numPr>
      </w:pPr>
      <w:r>
        <w:t xml:space="preserve">its </w:t>
      </w:r>
      <w:r w:rsidR="005A3F5C">
        <w:t xml:space="preserve">config value </w:t>
      </w:r>
      <w:r w:rsidR="00694918">
        <w:t xml:space="preserve">shall be </w:t>
      </w:r>
      <w:r w:rsidR="005A3F5C" w:rsidRPr="00744D76">
        <w:rPr>
          <w:rFonts w:ascii="Courier New" w:hAnsi="Courier New" w:cs="Courier New"/>
        </w:rPr>
        <w:t>"WEBVTT\r\n"</w:t>
      </w:r>
    </w:p>
    <w:p w14:paraId="7C478622" w14:textId="3CD2F03E" w:rsidR="005A3F5C" w:rsidRDefault="005A3F5C" w:rsidP="005D025D">
      <w:pPr>
        <w:pStyle w:val="ListParagraph"/>
        <w:numPr>
          <w:ilvl w:val="0"/>
          <w:numId w:val="34"/>
        </w:numPr>
      </w:pPr>
      <w:r>
        <w:t xml:space="preserve">the config </w:t>
      </w:r>
      <w:r w:rsidR="00694918">
        <w:t xml:space="preserve">should </w:t>
      </w:r>
      <w:r>
        <w:t xml:space="preserve">contain the header </w:t>
      </w:r>
      <w:r w:rsidRPr="00694918">
        <w:rPr>
          <w:rFonts w:ascii="Courier New" w:hAnsi="Courier New" w:cs="Courier New"/>
        </w:rPr>
        <w:t>"kind: metadata"</w:t>
      </w:r>
      <w:r w:rsidR="00694918">
        <w:rPr>
          <w:rFonts w:ascii="Courier New" w:hAnsi="Courier New" w:cs="Courier New"/>
        </w:rPr>
        <w:t xml:space="preserve">. </w:t>
      </w:r>
      <w:r w:rsidR="00694918" w:rsidRPr="005D025D">
        <w:t xml:space="preserve">In </w:t>
      </w:r>
      <w:r w:rsidR="00694918">
        <w:t>this case</w:t>
      </w:r>
    </w:p>
    <w:p w14:paraId="5EF1BF10" w14:textId="470D2A20" w:rsidR="003A70EA" w:rsidRDefault="00AF5871" w:rsidP="005D025D">
      <w:pPr>
        <w:pStyle w:val="ListParagraph"/>
        <w:numPr>
          <w:ilvl w:val="0"/>
          <w:numId w:val="25"/>
        </w:numPr>
        <w:ind w:left="1080"/>
      </w:pPr>
      <w:r>
        <w:t>t</w:t>
      </w:r>
      <w:r w:rsidR="003A70EA">
        <w:t xml:space="preserve">he </w:t>
      </w:r>
      <w:r w:rsidR="003A70EA" w:rsidRPr="00744D76">
        <w:rPr>
          <w:rFonts w:ascii="Courier New" w:hAnsi="Courier New" w:cs="Courier New"/>
        </w:rPr>
        <w:t>KindBox</w:t>
      </w:r>
      <w:r w:rsidR="003A70EA">
        <w:t xml:space="preserve"> </w:t>
      </w:r>
      <w:r w:rsidR="00694918">
        <w:t xml:space="preserve">shall be </w:t>
      </w:r>
      <w:r w:rsidR="003A70EA">
        <w:t xml:space="preserve">present in a </w:t>
      </w:r>
      <w:r w:rsidR="003A70EA" w:rsidRPr="00744D76">
        <w:rPr>
          <w:rFonts w:ascii="Courier New" w:hAnsi="Courier New" w:cs="Courier New"/>
        </w:rPr>
        <w:t>UserDataBox</w:t>
      </w:r>
      <w:r w:rsidR="003A70EA">
        <w:t xml:space="preserve"> in the </w:t>
      </w:r>
      <w:r w:rsidR="003A70EA" w:rsidRPr="00744D76">
        <w:rPr>
          <w:rFonts w:ascii="Courier New" w:hAnsi="Courier New" w:cs="Courier New"/>
        </w:rPr>
        <w:t>TrackBox</w:t>
      </w:r>
      <w:r w:rsidR="003A70EA">
        <w:t xml:space="preserve"> with the following values:</w:t>
      </w:r>
    </w:p>
    <w:p w14:paraId="7B3BAB31" w14:textId="77777777" w:rsidR="003A70EA" w:rsidRDefault="003A70EA" w:rsidP="005D025D">
      <w:pPr>
        <w:pStyle w:val="ListParagraph"/>
        <w:numPr>
          <w:ilvl w:val="1"/>
          <w:numId w:val="25"/>
        </w:numPr>
        <w:ind w:left="1800"/>
      </w:pPr>
      <w:r w:rsidRPr="00744D76">
        <w:rPr>
          <w:rFonts w:ascii="Courier New" w:hAnsi="Courier New" w:cs="Courier New"/>
        </w:rPr>
        <w:t>schemeURI</w:t>
      </w:r>
      <w:r>
        <w:t xml:space="preserve">: </w:t>
      </w:r>
      <w:r w:rsidRPr="00744D76">
        <w:rPr>
          <w:rFonts w:ascii="Courier New" w:hAnsi="Courier New" w:cs="Courier New"/>
        </w:rPr>
        <w:t>about:html-kind</w:t>
      </w:r>
      <w:r>
        <w:t>, as specified in HTML</w:t>
      </w:r>
      <w:r w:rsidR="005A3F5C">
        <w:rPr>
          <w:rStyle w:val="FootnoteReference"/>
        </w:rPr>
        <w:footnoteReference w:id="3"/>
      </w:r>
      <w:r>
        <w:t xml:space="preserve"> </w:t>
      </w:r>
    </w:p>
    <w:p w14:paraId="3B236399" w14:textId="77777777" w:rsidR="003A70EA" w:rsidRDefault="003A70EA" w:rsidP="005D025D">
      <w:pPr>
        <w:pStyle w:val="ListParagraph"/>
        <w:numPr>
          <w:ilvl w:val="1"/>
          <w:numId w:val="25"/>
        </w:numPr>
        <w:ind w:left="1800"/>
      </w:pPr>
      <w:r>
        <w:t xml:space="preserve">value: </w:t>
      </w:r>
      <w:r w:rsidRPr="00744D76">
        <w:rPr>
          <w:rFonts w:ascii="Courier New" w:hAnsi="Courier New" w:cs="Courier New"/>
        </w:rPr>
        <w:t>metadata</w:t>
      </w:r>
      <w:r>
        <w:t>, as specified</w:t>
      </w:r>
      <w:r w:rsidR="005A3F5C">
        <w:t xml:space="preserve"> in H</w:t>
      </w:r>
      <w:r>
        <w:t>T</w:t>
      </w:r>
      <w:r w:rsidR="005A3F5C">
        <w:t>M</w:t>
      </w:r>
      <w:r>
        <w:t>L</w:t>
      </w:r>
      <w:r w:rsidR="005A3F5C">
        <w:rPr>
          <w:rStyle w:val="FootnoteReference"/>
        </w:rPr>
        <w:footnoteReference w:id="4"/>
      </w:r>
    </w:p>
    <w:p w14:paraId="57B0B488" w14:textId="4DDC13F8" w:rsidR="003A70EA" w:rsidRPr="004579CC" w:rsidRDefault="003A70EA" w:rsidP="005D025D">
      <w:pPr>
        <w:pStyle w:val="ListParagraph"/>
        <w:numPr>
          <w:ilvl w:val="0"/>
          <w:numId w:val="25"/>
        </w:numPr>
        <w:ind w:left="1080"/>
      </w:pPr>
      <w:r w:rsidRPr="004579CC">
        <w:t xml:space="preserve">Each sample </w:t>
      </w:r>
      <w:r w:rsidR="00694918">
        <w:t xml:space="preserve">shall </w:t>
      </w:r>
      <w:r w:rsidRPr="004579CC">
        <w:t xml:space="preserve">contain </w:t>
      </w:r>
      <w:r w:rsidR="005A3F5C" w:rsidRPr="004579CC">
        <w:t xml:space="preserve">text cues and </w:t>
      </w:r>
      <w:r w:rsidR="00694918">
        <w:t>shall be marked as one of the following</w:t>
      </w:r>
      <w:r w:rsidR="00B6462C">
        <w:t xml:space="preserve">: </w:t>
      </w:r>
      <w:r w:rsidRPr="004579CC">
        <w:t>:</w:t>
      </w:r>
    </w:p>
    <w:p w14:paraId="310A97FA" w14:textId="0EF6FEA4" w:rsidR="003A70EA" w:rsidRPr="004579CC" w:rsidRDefault="003A70EA" w:rsidP="005D025D">
      <w:pPr>
        <w:pStyle w:val="ListParagraph"/>
        <w:numPr>
          <w:ilvl w:val="1"/>
          <w:numId w:val="25"/>
        </w:numPr>
        <w:ind w:left="1800"/>
      </w:pPr>
      <w:r w:rsidRPr="004579CC">
        <w:t xml:space="preserve">as a sync sample (either using the </w:t>
      </w:r>
      <w:r w:rsidRPr="00744D76">
        <w:rPr>
          <w:rFonts w:ascii="Courier New" w:hAnsi="Courier New" w:cs="Courier New"/>
        </w:rPr>
        <w:t>'stss'</w:t>
      </w:r>
      <w:r w:rsidRPr="004579CC">
        <w:t xml:space="preserve"> box or using the </w:t>
      </w:r>
      <w:r w:rsidRPr="00744D76">
        <w:rPr>
          <w:rFonts w:ascii="Courier New" w:hAnsi="Courier New" w:cs="Courier New"/>
        </w:rPr>
        <w:t>sample_depends_on</w:t>
      </w:r>
      <w:r w:rsidRPr="00744D76">
        <w:t xml:space="preserve"> flag set to 2) </w:t>
      </w:r>
    </w:p>
    <w:p w14:paraId="7E75321A" w14:textId="3493A27C" w:rsidR="004579CC" w:rsidRPr="004579CC" w:rsidRDefault="003A70EA" w:rsidP="005D025D">
      <w:pPr>
        <w:pStyle w:val="ListParagraph"/>
        <w:numPr>
          <w:ilvl w:val="1"/>
          <w:numId w:val="25"/>
        </w:numPr>
        <w:ind w:left="1800"/>
      </w:pPr>
      <w:r w:rsidRPr="004579CC">
        <w:lastRenderedPageBreak/>
        <w:t xml:space="preserve">as redundant </w:t>
      </w:r>
      <w:r w:rsidR="00B6462C">
        <w:t xml:space="preserve">sync sample </w:t>
      </w:r>
      <w:r w:rsidRPr="004579CC">
        <w:t xml:space="preserve">with the </w:t>
      </w:r>
      <w:r w:rsidRPr="005D025D">
        <w:t>sample_has_redundancy</w:t>
      </w:r>
      <w:r w:rsidRPr="00744D76">
        <w:t xml:space="preserve"> flag set to 1</w:t>
      </w:r>
    </w:p>
    <w:p w14:paraId="710FF8F1" w14:textId="77777777" w:rsidR="002F1912" w:rsidRDefault="002F1912" w:rsidP="002F1912">
      <w:pPr>
        <w:pStyle w:val="Heading3"/>
      </w:pPr>
      <w:r>
        <w:t>Image Overlay Tracks</w:t>
      </w:r>
    </w:p>
    <w:p w14:paraId="0CCE2C2A" w14:textId="77777777" w:rsidR="004579CC" w:rsidRPr="002F1912" w:rsidRDefault="00B73B7F" w:rsidP="00C710BE">
      <w:r>
        <w:t xml:space="preserve">Images are important Web resources. </w:t>
      </w:r>
      <w:r w:rsidR="003A66A6">
        <w:t xml:space="preserve">Image tracks, as specified in ISO/IEC 14496-12 or ISO/IEC 23008-12, can be used to provide image overlays. </w:t>
      </w:r>
      <w:r>
        <w:t xml:space="preserve">Overlay </w:t>
      </w:r>
      <w:r w:rsidR="003A66A6">
        <w:t xml:space="preserve">HTML tracks as specified </w:t>
      </w:r>
      <w:r>
        <w:fldChar w:fldCharType="begin"/>
      </w:r>
      <w:r>
        <w:instrText xml:space="preserve"> PAGEREF _Ref488328829 \h </w:instrText>
      </w:r>
      <w:r>
        <w:fldChar w:fldCharType="separate"/>
      </w:r>
      <w:r>
        <w:rPr>
          <w:noProof/>
        </w:rPr>
        <w:t>2</w:t>
      </w:r>
      <w:r>
        <w:fldChar w:fldCharType="end"/>
      </w:r>
      <w:r>
        <w:t xml:space="preserve"> </w:t>
      </w:r>
      <w:r w:rsidR="003A66A6">
        <w:t>may also be used to provide advanced image overlays</w:t>
      </w:r>
      <w:r>
        <w:t>, without interactivity</w:t>
      </w:r>
      <w:r w:rsidR="003A66A6">
        <w:t>, when the HTML content reference images (either in tracks or as items).</w:t>
      </w:r>
    </w:p>
    <w:p w14:paraId="5C810F6A" w14:textId="77777777" w:rsidR="00C8786E" w:rsidRDefault="004E271F" w:rsidP="00C710BE">
      <w:pPr>
        <w:pStyle w:val="Heading2"/>
      </w:pPr>
      <w:bookmarkStart w:id="2" w:name="_Ref488314246"/>
      <w:r>
        <w:t xml:space="preserve">Non-timed </w:t>
      </w:r>
      <w:r w:rsidR="00C8786E">
        <w:t>Web Assets</w:t>
      </w:r>
      <w:bookmarkEnd w:id="1"/>
      <w:bookmarkEnd w:id="2"/>
    </w:p>
    <w:p w14:paraId="5E392C46" w14:textId="77777777" w:rsidR="0085366B" w:rsidRDefault="0085366B" w:rsidP="00C710BE">
      <w:pPr>
        <w:pStyle w:val="Heading3"/>
      </w:pPr>
      <w:r>
        <w:t>Overview</w:t>
      </w:r>
    </w:p>
    <w:p w14:paraId="6FCF793C" w14:textId="70DF25E6" w:rsidR="00F20483" w:rsidRDefault="0055552A" w:rsidP="00C710BE">
      <w:r>
        <w:t xml:space="preserve">Web resources can be </w:t>
      </w:r>
      <w:r w:rsidR="004C2BF1">
        <w:t xml:space="preserve">stored </w:t>
      </w:r>
      <w:r>
        <w:t>as items, when the</w:t>
      </w:r>
      <w:r w:rsidR="0036449C">
        <w:t>re is no specific time associated to the loading of that resource</w:t>
      </w:r>
      <w:r w:rsidR="005E7408">
        <w:t xml:space="preserve"> (entry point CSS, HTML, JS)</w:t>
      </w:r>
      <w:r>
        <w:t xml:space="preserve">. </w:t>
      </w:r>
      <w:r w:rsidR="0036449C">
        <w:t>Items</w:t>
      </w:r>
      <w:r w:rsidR="007A245F">
        <w:t xml:space="preserve"> </w:t>
      </w:r>
      <w:r w:rsidR="000A2D54">
        <w:t xml:space="preserve">may be </w:t>
      </w:r>
      <w:r w:rsidR="0036449C">
        <w:t xml:space="preserve">declared in </w:t>
      </w:r>
      <w:r w:rsidR="0036449C" w:rsidRPr="00744D76">
        <w:rPr>
          <w:rFonts w:ascii="Courier New" w:hAnsi="Courier New" w:cs="Courier New"/>
        </w:rPr>
        <w:t>MetaBox</w:t>
      </w:r>
      <w:r w:rsidR="0036449C">
        <w:t xml:space="preserve"> which can be placed in </w:t>
      </w:r>
      <w:r w:rsidR="00530B59">
        <w:t xml:space="preserve">the movie header. The </w:t>
      </w:r>
      <w:r w:rsidR="00530B59" w:rsidRPr="007A245F">
        <w:rPr>
          <w:rFonts w:ascii="Courier New" w:hAnsi="Courier New" w:cs="Courier New"/>
        </w:rPr>
        <w:t>MetaBox</w:t>
      </w:r>
      <w:r w:rsidR="00530B59">
        <w:t xml:space="preserve"> may be used in the movie header or in movie fragment headers. </w:t>
      </w:r>
    </w:p>
    <w:p w14:paraId="6EEE474D" w14:textId="77777777" w:rsidR="0085366B" w:rsidRPr="00BC77E2" w:rsidRDefault="0085366B" w:rsidP="00C710BE">
      <w:pPr>
        <w:pStyle w:val="Heading3"/>
      </w:pPr>
      <w:r>
        <w:t>Web Items</w:t>
      </w:r>
    </w:p>
    <w:p w14:paraId="46324F1B" w14:textId="77777777" w:rsidR="00D1283C" w:rsidRDefault="00D1283C" w:rsidP="00C710BE">
      <w:r>
        <w:t xml:space="preserve">The brand </w:t>
      </w:r>
      <w:r w:rsidRPr="00744D76">
        <w:rPr>
          <w:rFonts w:ascii="Courier New" w:hAnsi="Courier New" w:cs="Courier New"/>
        </w:rPr>
        <w:t>'htmi'</w:t>
      </w:r>
      <w:r>
        <w:t xml:space="preserve"> may be used to signal the use of </w:t>
      </w:r>
      <w:r w:rsidR="004A60A3">
        <w:t xml:space="preserve">a </w:t>
      </w:r>
      <w:r w:rsidR="004A60A3" w:rsidRPr="00744D76">
        <w:rPr>
          <w:rFonts w:ascii="Courier New" w:hAnsi="Courier New" w:cs="Courier New"/>
        </w:rPr>
        <w:t>M</w:t>
      </w:r>
      <w:r w:rsidRPr="00744D76">
        <w:rPr>
          <w:rFonts w:ascii="Courier New" w:hAnsi="Courier New" w:cs="Courier New"/>
        </w:rPr>
        <w:t>eta</w:t>
      </w:r>
      <w:r w:rsidR="004A60A3" w:rsidRPr="00744D76">
        <w:rPr>
          <w:rFonts w:ascii="Courier New" w:hAnsi="Courier New" w:cs="Courier New"/>
        </w:rPr>
        <w:t>B</w:t>
      </w:r>
      <w:r w:rsidRPr="00744D76">
        <w:rPr>
          <w:rFonts w:ascii="Courier New" w:hAnsi="Courier New" w:cs="Courier New"/>
        </w:rPr>
        <w:t>ox</w:t>
      </w:r>
      <w:r>
        <w:t xml:space="preserve"> with the following constraints:</w:t>
      </w:r>
    </w:p>
    <w:p w14:paraId="13119BA6" w14:textId="121B6404" w:rsidR="00D1283C" w:rsidRDefault="00D1283C" w:rsidP="00C710BE">
      <w:pPr>
        <w:pStyle w:val="ListParagraph"/>
        <w:numPr>
          <w:ilvl w:val="0"/>
          <w:numId w:val="26"/>
        </w:numPr>
      </w:pPr>
      <w:r>
        <w:t>it</w:t>
      </w:r>
      <w:r w:rsidR="00530B59">
        <w:t xml:space="preserve">shall </w:t>
      </w:r>
      <w:r>
        <w:t>present at the file level</w:t>
      </w:r>
    </w:p>
    <w:p w14:paraId="258CE4CE" w14:textId="0729ADF9" w:rsidR="00D1283C" w:rsidRDefault="00D1283C" w:rsidP="00C710BE">
      <w:pPr>
        <w:pStyle w:val="ListParagraph"/>
        <w:numPr>
          <w:ilvl w:val="0"/>
          <w:numId w:val="26"/>
        </w:numPr>
      </w:pPr>
      <w:r>
        <w:t>it</w:t>
      </w:r>
      <w:r w:rsidR="00530B59">
        <w:t xml:space="preserve">shall use </w:t>
      </w:r>
      <w:r w:rsidR="004A60A3">
        <w:t xml:space="preserve">a </w:t>
      </w:r>
      <w:r w:rsidR="004A60A3" w:rsidRPr="00744D76">
        <w:rPr>
          <w:rFonts w:ascii="Courier New" w:hAnsi="Courier New" w:cs="Courier New"/>
        </w:rPr>
        <w:t>HandlerBox</w:t>
      </w:r>
      <w:r w:rsidR="004A60A3">
        <w:t xml:space="preserve"> with the </w:t>
      </w:r>
      <w:r w:rsidRPr="00744D76">
        <w:rPr>
          <w:rFonts w:ascii="Courier New" w:hAnsi="Courier New" w:cs="Courier New"/>
        </w:rPr>
        <w:t>handler</w:t>
      </w:r>
      <w:r w:rsidR="004A60A3" w:rsidRPr="00744D76">
        <w:rPr>
          <w:rFonts w:ascii="Courier New" w:hAnsi="Courier New" w:cs="Courier New"/>
        </w:rPr>
        <w:t>_type</w:t>
      </w:r>
      <w:r w:rsidR="004A60A3">
        <w:t xml:space="preserve"> set to </w:t>
      </w:r>
      <w:r w:rsidRPr="00744D76">
        <w:rPr>
          <w:rFonts w:ascii="Courier New" w:hAnsi="Courier New" w:cs="Courier New"/>
        </w:rPr>
        <w:t>'html'</w:t>
      </w:r>
    </w:p>
    <w:p w14:paraId="293280D7" w14:textId="22988578" w:rsidR="00D1283C" w:rsidRDefault="004A60A3" w:rsidP="00C710BE">
      <w:pPr>
        <w:pStyle w:val="ListParagraph"/>
        <w:numPr>
          <w:ilvl w:val="0"/>
          <w:numId w:val="25"/>
        </w:numPr>
      </w:pPr>
      <w:r>
        <w:t>it</w:t>
      </w:r>
      <w:r w:rsidR="00530B59">
        <w:t xml:space="preserve">shall contain </w:t>
      </w:r>
      <w:r>
        <w:t xml:space="preserve">a </w:t>
      </w:r>
      <w:r w:rsidRPr="00744D76">
        <w:rPr>
          <w:rFonts w:ascii="Courier New" w:hAnsi="Courier New" w:cs="Courier New"/>
        </w:rPr>
        <w:t>PrimaryItemBox</w:t>
      </w:r>
      <w:r>
        <w:t xml:space="preserve"> which declares as </w:t>
      </w:r>
      <w:r w:rsidR="00D1283C">
        <w:t xml:space="preserve">primary item a resource of type </w:t>
      </w:r>
      <w:r w:rsidR="00D1283C" w:rsidRPr="00744D76">
        <w:rPr>
          <w:rFonts w:ascii="Courier New" w:hAnsi="Courier New" w:cs="Courier New"/>
        </w:rPr>
        <w:t>'text/html'</w:t>
      </w:r>
      <w:r w:rsidR="00D1283C">
        <w:t xml:space="preserve">, or </w:t>
      </w:r>
      <w:r w:rsidR="00D1283C" w:rsidRPr="00744D76">
        <w:rPr>
          <w:rFonts w:ascii="Courier New" w:hAnsi="Courier New" w:cs="Courier New"/>
        </w:rPr>
        <w:t>'application/xhtml+xml'</w:t>
      </w:r>
      <w:r w:rsidR="00D1283C">
        <w:t xml:space="preserve">, </w:t>
      </w:r>
    </w:p>
    <w:p w14:paraId="11856EF5" w14:textId="16610DA9" w:rsidR="004A60A3" w:rsidRDefault="004A60A3" w:rsidP="00C710BE">
      <w:pPr>
        <w:pStyle w:val="ListParagraph"/>
        <w:numPr>
          <w:ilvl w:val="0"/>
          <w:numId w:val="25"/>
        </w:numPr>
      </w:pPr>
      <w:r>
        <w:t>it</w:t>
      </w:r>
      <w:r w:rsidR="00530B59">
        <w:t xml:space="preserve">shall </w:t>
      </w:r>
      <w:r>
        <w:t xml:space="preserve">not use any </w:t>
      </w:r>
      <w:r w:rsidRPr="00744D76">
        <w:rPr>
          <w:rFonts w:ascii="Courier New" w:hAnsi="Courier New" w:cs="Courier New"/>
        </w:rPr>
        <w:t>DataInformationBox</w:t>
      </w:r>
      <w:r>
        <w:t xml:space="preserve">, </w:t>
      </w:r>
      <w:r w:rsidRPr="00744D76">
        <w:rPr>
          <w:rFonts w:ascii="Courier New" w:hAnsi="Courier New" w:cs="Courier New"/>
        </w:rPr>
        <w:t>ItemProtectionBox</w:t>
      </w:r>
      <w:r>
        <w:t xml:space="preserve"> or </w:t>
      </w:r>
      <w:r w:rsidRPr="00744D76">
        <w:rPr>
          <w:rFonts w:ascii="Courier New" w:hAnsi="Courier New" w:cs="Courier New"/>
        </w:rPr>
        <w:t>IPMPControlBox</w:t>
      </w:r>
    </w:p>
    <w:p w14:paraId="46FE5EFB" w14:textId="395BF422" w:rsidR="00D1283C" w:rsidRDefault="00D1283C" w:rsidP="00C710BE">
      <w:pPr>
        <w:pStyle w:val="ListParagraph"/>
        <w:numPr>
          <w:ilvl w:val="0"/>
          <w:numId w:val="26"/>
        </w:numPr>
      </w:pPr>
      <w:r>
        <w:t>it</w:t>
      </w:r>
      <w:r w:rsidR="00530B59">
        <w:t xml:space="preserve">shall use </w:t>
      </w:r>
      <w:r>
        <w:t xml:space="preserve">a </w:t>
      </w:r>
      <w:r w:rsidRPr="00744D76">
        <w:rPr>
          <w:rFonts w:ascii="Courier New" w:hAnsi="Courier New" w:cs="Courier New"/>
        </w:rPr>
        <w:t>ItemInformationBox</w:t>
      </w:r>
      <w:r>
        <w:t xml:space="preserve"> with the following constraints:</w:t>
      </w:r>
    </w:p>
    <w:p w14:paraId="278EA2F2" w14:textId="77777777" w:rsidR="004A60A3" w:rsidRDefault="004A60A3" w:rsidP="00C710BE">
      <w:pPr>
        <w:pStyle w:val="ListParagraph"/>
        <w:numPr>
          <w:ilvl w:val="1"/>
          <w:numId w:val="26"/>
        </w:numPr>
      </w:pPr>
      <w:r>
        <w:t>its version is either 0 or 1</w:t>
      </w:r>
    </w:p>
    <w:p w14:paraId="260DD6A3" w14:textId="77777777" w:rsidR="00D1283C" w:rsidRDefault="00D1283C" w:rsidP="00C710BE">
      <w:pPr>
        <w:pStyle w:val="ListParagraph"/>
        <w:numPr>
          <w:ilvl w:val="1"/>
          <w:numId w:val="26"/>
        </w:numPr>
      </w:pPr>
      <w:r>
        <w:t xml:space="preserve">each item is described by an </w:t>
      </w:r>
      <w:r w:rsidRPr="00744D76">
        <w:rPr>
          <w:rFonts w:ascii="Courier New" w:hAnsi="Courier New" w:cs="Courier New"/>
        </w:rPr>
        <w:t>ItemInfoEntry</w:t>
      </w:r>
      <w:r>
        <w:t xml:space="preserve"> with the following constraints:</w:t>
      </w:r>
    </w:p>
    <w:p w14:paraId="7BEFF1F2" w14:textId="77777777" w:rsidR="00D1283C" w:rsidRDefault="00D1283C" w:rsidP="00C710BE">
      <w:pPr>
        <w:pStyle w:val="ListParagraph"/>
        <w:numPr>
          <w:ilvl w:val="2"/>
          <w:numId w:val="26"/>
        </w:numPr>
      </w:pPr>
      <w:r>
        <w:t>its version is set to 0</w:t>
      </w:r>
    </w:p>
    <w:p w14:paraId="3F21BCBC" w14:textId="77777777" w:rsidR="00D1283C" w:rsidRDefault="00D1283C" w:rsidP="00C710BE">
      <w:pPr>
        <w:pStyle w:val="ListParagraph"/>
        <w:numPr>
          <w:ilvl w:val="2"/>
          <w:numId w:val="26"/>
        </w:numPr>
      </w:pPr>
      <w:r>
        <w:t xml:space="preserve">its </w:t>
      </w:r>
      <w:r w:rsidRPr="00744D76">
        <w:rPr>
          <w:rFonts w:ascii="Courier New" w:hAnsi="Courier New" w:cs="Courier New"/>
        </w:rPr>
        <w:t>item_protection_index</w:t>
      </w:r>
      <w:r>
        <w:t xml:space="preserve"> is set to 0</w:t>
      </w:r>
    </w:p>
    <w:p w14:paraId="0C5260D3" w14:textId="77777777" w:rsidR="00D1283C" w:rsidRDefault="00D1283C" w:rsidP="00C710BE">
      <w:pPr>
        <w:pStyle w:val="ListParagraph"/>
        <w:numPr>
          <w:ilvl w:val="2"/>
          <w:numId w:val="26"/>
        </w:numPr>
      </w:pPr>
      <w:r>
        <w:t xml:space="preserve">if the item is </w:t>
      </w:r>
      <w:r w:rsidR="004A60A3">
        <w:t xml:space="preserve">referred to by a </w:t>
      </w:r>
      <w:r>
        <w:t xml:space="preserve">URL </w:t>
      </w:r>
      <w:r w:rsidR="004A60A3">
        <w:t xml:space="preserve">in the content of another item, its </w:t>
      </w:r>
      <w:r w:rsidR="004A60A3" w:rsidRPr="00744D76">
        <w:rPr>
          <w:rFonts w:ascii="Courier New" w:hAnsi="Courier New" w:cs="Courier New"/>
        </w:rPr>
        <w:t>item_name</w:t>
      </w:r>
      <w:r w:rsidR="004A60A3">
        <w:t xml:space="preserve"> is equal to that URL</w:t>
      </w:r>
      <w:r>
        <w:t xml:space="preserve">. </w:t>
      </w:r>
    </w:p>
    <w:p w14:paraId="4F59410A" w14:textId="5C6EC815" w:rsidR="004A60A3" w:rsidRDefault="004A60A3" w:rsidP="00C710BE">
      <w:pPr>
        <w:pStyle w:val="ListParagraph"/>
        <w:numPr>
          <w:ilvl w:val="0"/>
          <w:numId w:val="26"/>
        </w:numPr>
      </w:pPr>
      <w:r>
        <w:t>it</w:t>
      </w:r>
      <w:r w:rsidR="00530B59">
        <w:t xml:space="preserve">shall use </w:t>
      </w:r>
      <w:r>
        <w:t xml:space="preserve">an </w:t>
      </w:r>
      <w:r w:rsidRPr="00744D76">
        <w:rPr>
          <w:rFonts w:ascii="Courier New" w:hAnsi="Courier New" w:cs="Courier New"/>
        </w:rPr>
        <w:t>ItemLocationBox</w:t>
      </w:r>
      <w:r>
        <w:t xml:space="preserve"> with the following constraints:</w:t>
      </w:r>
    </w:p>
    <w:p w14:paraId="2E20F3ED" w14:textId="77777777" w:rsidR="004A60A3" w:rsidRDefault="004A60A3" w:rsidP="00C710BE">
      <w:pPr>
        <w:pStyle w:val="ListParagraph"/>
        <w:numPr>
          <w:ilvl w:val="1"/>
          <w:numId w:val="26"/>
        </w:numPr>
      </w:pPr>
      <w:r>
        <w:t>its version is set to 1 or 2</w:t>
      </w:r>
    </w:p>
    <w:p w14:paraId="413A9607" w14:textId="77777777" w:rsidR="004A60A3" w:rsidRDefault="004A60A3" w:rsidP="00C710BE">
      <w:pPr>
        <w:pStyle w:val="ListParagraph"/>
        <w:numPr>
          <w:ilvl w:val="1"/>
          <w:numId w:val="26"/>
        </w:numPr>
      </w:pPr>
      <w:r>
        <w:t>each item is described by an entry and values 0, 1 or 2 may be used for the construction method</w:t>
      </w:r>
    </w:p>
    <w:p w14:paraId="7F9A5697" w14:textId="77777777" w:rsidR="004A60A3" w:rsidRDefault="004A60A3" w:rsidP="00C710BE">
      <w:pPr>
        <w:pStyle w:val="ListParagraph"/>
        <w:numPr>
          <w:ilvl w:val="0"/>
          <w:numId w:val="26"/>
        </w:numPr>
      </w:pPr>
      <w:r>
        <w:t xml:space="preserve">it may use any other boxes (such as </w:t>
      </w:r>
      <w:r w:rsidRPr="00744D76">
        <w:rPr>
          <w:rFonts w:ascii="Courier New" w:hAnsi="Courier New" w:cs="Courier New"/>
        </w:rPr>
        <w:t>ItemReferenceBox</w:t>
      </w:r>
      <w:r>
        <w:t>) not explicitly excluded above</w:t>
      </w:r>
    </w:p>
    <w:p w14:paraId="5EF8ED11" w14:textId="77777777" w:rsidR="002F1912" w:rsidRDefault="002F1912" w:rsidP="00C710BE"/>
    <w:p w14:paraId="0EAB9C17" w14:textId="77777777" w:rsidR="00335D92" w:rsidRPr="005D025D" w:rsidRDefault="00335D92" w:rsidP="005D025D">
      <w:pPr>
        <w:ind w:left="360"/>
        <w:rPr>
          <w:highlight w:val="yellow"/>
        </w:rPr>
      </w:pPr>
      <w:r w:rsidRPr="005D025D">
        <w:rPr>
          <w:highlight w:val="yellow"/>
        </w:rPr>
        <w:t xml:space="preserve">Editor's note: Should the content of the item be the body of an HTTP response? </w:t>
      </w:r>
      <w:r w:rsidR="003A66A6" w:rsidRPr="005D025D">
        <w:rPr>
          <w:highlight w:val="yellow"/>
        </w:rPr>
        <w:t>This could help with providing c</w:t>
      </w:r>
      <w:r w:rsidRPr="005D025D">
        <w:rPr>
          <w:highlight w:val="yellow"/>
        </w:rPr>
        <w:t>ach</w:t>
      </w:r>
      <w:r w:rsidR="003A66A6" w:rsidRPr="005D025D">
        <w:rPr>
          <w:highlight w:val="yellow"/>
        </w:rPr>
        <w:t xml:space="preserve">e </w:t>
      </w:r>
      <w:r w:rsidR="005E7408" w:rsidRPr="005D025D">
        <w:rPr>
          <w:highlight w:val="yellow"/>
        </w:rPr>
        <w:t>directives</w:t>
      </w:r>
      <w:r w:rsidR="003A66A6" w:rsidRPr="005D025D">
        <w:rPr>
          <w:highlight w:val="yellow"/>
        </w:rPr>
        <w:t>.</w:t>
      </w:r>
      <w:r w:rsidR="005E7408" w:rsidRPr="005D025D">
        <w:rPr>
          <w:highlight w:val="yellow"/>
        </w:rPr>
        <w:t xml:space="preserve"> This raises the question of the time associated to cache directives: real time or media time.</w:t>
      </w:r>
      <w:r w:rsidR="006451CB" w:rsidRPr="005D025D">
        <w:rPr>
          <w:highlight w:val="yellow"/>
        </w:rPr>
        <w:t xml:space="preserve"> The processing model in the package is typically on media time.</w:t>
      </w:r>
    </w:p>
    <w:p w14:paraId="688FDBF2" w14:textId="77777777" w:rsidR="00335D92" w:rsidRPr="005D025D" w:rsidRDefault="00335D92" w:rsidP="00C710BE">
      <w:pPr>
        <w:rPr>
          <w:highlight w:val="yellow"/>
        </w:rPr>
      </w:pPr>
    </w:p>
    <w:p w14:paraId="71F5B897" w14:textId="77777777" w:rsidR="002F1912" w:rsidRPr="005D025D" w:rsidRDefault="00335D92" w:rsidP="005D025D">
      <w:pPr>
        <w:ind w:left="360"/>
        <w:rPr>
          <w:highlight w:val="yellow"/>
        </w:rPr>
      </w:pPr>
      <w:r w:rsidRPr="005D025D">
        <w:rPr>
          <w:highlight w:val="yellow"/>
        </w:rPr>
        <w:t xml:space="preserve">Editor's note: </w:t>
      </w:r>
      <w:r w:rsidR="002F1912" w:rsidRPr="005D025D">
        <w:rPr>
          <w:highlight w:val="yellow"/>
        </w:rPr>
        <w:t>Do we need to allow other packages as primary item</w:t>
      </w:r>
      <w:r w:rsidR="003A66A6" w:rsidRPr="005D025D">
        <w:rPr>
          <w:highlight w:val="yellow"/>
        </w:rPr>
        <w:t>s, in particular W3C packages</w:t>
      </w:r>
      <w:r w:rsidR="002F1912" w:rsidRPr="005D025D">
        <w:rPr>
          <w:highlight w:val="yellow"/>
        </w:rPr>
        <w:t>?</w:t>
      </w:r>
    </w:p>
    <w:p w14:paraId="7AB76559" w14:textId="77777777" w:rsidR="003014C5" w:rsidRPr="005D025D" w:rsidRDefault="003014C5" w:rsidP="00C710BE">
      <w:pPr>
        <w:rPr>
          <w:highlight w:val="yellow"/>
        </w:rPr>
      </w:pPr>
    </w:p>
    <w:p w14:paraId="771CE37B" w14:textId="20FEAA78" w:rsidR="006451CB" w:rsidRPr="005D025D" w:rsidRDefault="003014C5" w:rsidP="005D025D">
      <w:pPr>
        <w:ind w:left="360"/>
        <w:rPr>
          <w:highlight w:val="yellow"/>
        </w:rPr>
      </w:pPr>
      <w:r w:rsidRPr="005D025D">
        <w:rPr>
          <w:highlight w:val="yellow"/>
        </w:rPr>
        <w:t xml:space="preserve">Editor's note: Should we allow Track level </w:t>
      </w:r>
      <w:r w:rsidRPr="005D025D">
        <w:rPr>
          <w:rFonts w:ascii="Courier New" w:hAnsi="Courier New"/>
          <w:highlight w:val="yellow"/>
        </w:rPr>
        <w:t>MetaBoxes</w:t>
      </w:r>
      <w:r w:rsidRPr="005D025D">
        <w:rPr>
          <w:highlight w:val="yellow"/>
        </w:rPr>
        <w:t xml:space="preserve"> for resources are used only by a Track? </w:t>
      </w:r>
    </w:p>
    <w:p w14:paraId="2A4FCB70" w14:textId="77777777" w:rsidR="006451CB" w:rsidRPr="00BC77E2" w:rsidRDefault="006451CB" w:rsidP="005D025D">
      <w:pPr>
        <w:ind w:left="360"/>
      </w:pPr>
      <w:r w:rsidRPr="005D025D">
        <w:rPr>
          <w:highlight w:val="yellow"/>
        </w:rPr>
        <w:t>Editor’s note: Such non-timed items may still be important, for example they may serve as an entry point and they may change, if random access is needed.</w:t>
      </w:r>
    </w:p>
    <w:p w14:paraId="523C54F0" w14:textId="77777777" w:rsidR="00C8786E" w:rsidRDefault="00C8786E" w:rsidP="00C710BE">
      <w:pPr>
        <w:pStyle w:val="Heading2"/>
      </w:pPr>
      <w:bookmarkStart w:id="3" w:name="_Ref488307768"/>
      <w:r>
        <w:t>URL</w:t>
      </w:r>
      <w:r w:rsidR="00D1283C">
        <w:t>s</w:t>
      </w:r>
      <w:r>
        <w:t xml:space="preserve"> </w:t>
      </w:r>
      <w:r w:rsidR="00E0738C">
        <w:t xml:space="preserve">to </w:t>
      </w:r>
      <w:r>
        <w:t xml:space="preserve">Web </w:t>
      </w:r>
      <w:r w:rsidR="00E0738C">
        <w:t xml:space="preserve">resources embedded in </w:t>
      </w:r>
      <w:r w:rsidR="00D1283C">
        <w:t xml:space="preserve">ISOBMFF </w:t>
      </w:r>
      <w:r w:rsidR="00E0738C">
        <w:t>files</w:t>
      </w:r>
      <w:bookmarkEnd w:id="3"/>
    </w:p>
    <w:p w14:paraId="6F935F70" w14:textId="77777777" w:rsidR="00E0738C" w:rsidRDefault="00E0738C" w:rsidP="00BC77E2">
      <w:r>
        <w:t>If Web resources are embedded in an ISO/IEC 14496-12 file (either in track samples or items as described above), and if any of these resources contain</w:t>
      </w:r>
      <w:r w:rsidR="00DD067F">
        <w:t>s</w:t>
      </w:r>
      <w:r>
        <w:t xml:space="preserve"> URLs to other resources also embedded in the same </w:t>
      </w:r>
      <w:r w:rsidR="00AD78FC">
        <w:t>ISOBMFF</w:t>
      </w:r>
      <w:r>
        <w:t xml:space="preserve"> file (including to the </w:t>
      </w:r>
      <w:r w:rsidR="00AD78FC">
        <w:t xml:space="preserve">ISOBMFF </w:t>
      </w:r>
      <w:r>
        <w:t>file itself (e.g. in a video tag)), the following constraints apply on the file:</w:t>
      </w:r>
    </w:p>
    <w:p w14:paraId="03C14D3E" w14:textId="77777777" w:rsidR="00B73B7F" w:rsidRDefault="00B73B7F" w:rsidP="00BC77E2"/>
    <w:p w14:paraId="29BCF940" w14:textId="77777777" w:rsidR="00E0738C" w:rsidRDefault="00E0738C" w:rsidP="00C710BE">
      <w:pPr>
        <w:pStyle w:val="ListParagraph"/>
        <w:numPr>
          <w:ilvl w:val="0"/>
          <w:numId w:val="27"/>
        </w:numPr>
      </w:pPr>
      <w:r>
        <w:t xml:space="preserve">A </w:t>
      </w:r>
      <w:r w:rsidRPr="00744D76">
        <w:rPr>
          <w:rFonts w:ascii="Courier New" w:hAnsi="Courier New" w:cs="Courier New"/>
        </w:rPr>
        <w:t>MetaBox</w:t>
      </w:r>
      <w:r>
        <w:t xml:space="preserve"> shall be present at the file level </w:t>
      </w:r>
      <w:r w:rsidR="00DD067F">
        <w:t>with the following constraints</w:t>
      </w:r>
    </w:p>
    <w:p w14:paraId="51B2C8CB" w14:textId="75569080" w:rsidR="00947CC2" w:rsidRDefault="00E0738C" w:rsidP="00EB0D00">
      <w:pPr>
        <w:pStyle w:val="ListParagraph"/>
        <w:numPr>
          <w:ilvl w:val="1"/>
          <w:numId w:val="27"/>
        </w:numPr>
      </w:pPr>
      <w:r>
        <w:t xml:space="preserve">For each URL to a resource embedded in the </w:t>
      </w:r>
      <w:r w:rsidR="00AD78FC">
        <w:t>ISOBMFF</w:t>
      </w:r>
      <w:r>
        <w:t xml:space="preserve"> file, the </w:t>
      </w:r>
      <w:r w:rsidRPr="00744D76">
        <w:rPr>
          <w:rFonts w:ascii="Courier New" w:hAnsi="Courier New" w:cs="Courier New"/>
        </w:rPr>
        <w:t>item_name</w:t>
      </w:r>
      <w:r>
        <w:t xml:space="preserve"> for th</w:t>
      </w:r>
      <w:r w:rsidR="00DD067F">
        <w:t>e</w:t>
      </w:r>
      <w:r>
        <w:t xml:space="preserve"> item </w:t>
      </w:r>
      <w:r w:rsidR="00DD067F">
        <w:t xml:space="preserve">corresponding to that resource </w:t>
      </w:r>
      <w:r>
        <w:t>shall be set to that URL</w:t>
      </w:r>
    </w:p>
    <w:p w14:paraId="52CDE498" w14:textId="77777777" w:rsidR="006451CB" w:rsidRDefault="006451CB" w:rsidP="00947CC2"/>
    <w:p w14:paraId="3FC774AF" w14:textId="18F26F2D" w:rsidR="00947CC2" w:rsidRDefault="0031275D" w:rsidP="005D025D">
      <w:pPr>
        <w:ind w:left="720"/>
      </w:pPr>
      <w:r>
        <w:t>Note</w:t>
      </w:r>
      <w:r w:rsidR="00947CC2">
        <w:t>:</w:t>
      </w:r>
      <w:r w:rsidR="0002082F">
        <w:t xml:space="preserve"> </w:t>
      </w:r>
      <w:r w:rsidR="00947CC2">
        <w:t>URI</w:t>
      </w:r>
      <w:r>
        <w:t>s may be used as well if there is an appropriate handler that can discover the resources</w:t>
      </w:r>
      <w:r w:rsidR="00947CC2">
        <w:t xml:space="preserve">. </w:t>
      </w:r>
    </w:p>
    <w:p w14:paraId="2D2431BC" w14:textId="75770B94" w:rsidR="003E5A23" w:rsidRDefault="003E5A23" w:rsidP="005D025D">
      <w:pPr>
        <w:pStyle w:val="ListParagraph"/>
        <w:numPr>
          <w:ilvl w:val="1"/>
          <w:numId w:val="34"/>
        </w:numPr>
      </w:pPr>
      <w:r>
        <w:t>Absolute URLs may be used</w:t>
      </w:r>
    </w:p>
    <w:p w14:paraId="730431FC" w14:textId="6C5259F9" w:rsidR="003E5A23" w:rsidRDefault="003E5A23" w:rsidP="005D025D">
      <w:pPr>
        <w:pStyle w:val="ListParagraph"/>
        <w:numPr>
          <w:ilvl w:val="1"/>
          <w:numId w:val="34"/>
        </w:numPr>
      </w:pPr>
      <w:r>
        <w:t>Relative URLs may be used. If relative URLs are used, the Base URL of the including resource defines the Base URL. Reference resolution following RFC 3986 shall be used.</w:t>
      </w:r>
    </w:p>
    <w:p w14:paraId="61D432C4" w14:textId="77777777" w:rsidR="00947CC2" w:rsidRDefault="00947CC2" w:rsidP="00947CC2"/>
    <w:p w14:paraId="0765ABE2" w14:textId="77777777" w:rsidR="00947CC2" w:rsidRDefault="00947CC2" w:rsidP="00947CC2"/>
    <w:p w14:paraId="627FB419" w14:textId="77777777" w:rsidR="00947CC2" w:rsidRDefault="00E0738C" w:rsidP="00C710BE">
      <w:pPr>
        <w:pStyle w:val="ListParagraph"/>
        <w:numPr>
          <w:ilvl w:val="1"/>
          <w:numId w:val="27"/>
        </w:numPr>
      </w:pPr>
      <w:r>
        <w:t xml:space="preserve">If a resource embedded in the </w:t>
      </w:r>
      <w:r w:rsidR="00AD78FC">
        <w:t>ISOBMFF</w:t>
      </w:r>
      <w:r>
        <w:t xml:space="preserve"> file uses a URL to that same </w:t>
      </w:r>
      <w:r w:rsidR="00AD78FC">
        <w:t>ISOBMFF</w:t>
      </w:r>
      <w:r>
        <w:t xml:space="preserve"> file, an additional item shall be added whose </w:t>
      </w:r>
      <w:r w:rsidRPr="00744D76">
        <w:rPr>
          <w:rFonts w:ascii="Courier New" w:hAnsi="Courier New" w:cs="Courier New"/>
        </w:rPr>
        <w:t>item_name</w:t>
      </w:r>
      <w:r>
        <w:t xml:space="preserve"> is set to that URL and </w:t>
      </w:r>
      <w:r w:rsidR="00335D92">
        <w:t>the item location describes the entire file (</w:t>
      </w:r>
      <w:r w:rsidR="00335D92" w:rsidRPr="00744D76">
        <w:rPr>
          <w:rFonts w:ascii="Courier New" w:hAnsi="Courier New" w:cs="Courier New"/>
        </w:rPr>
        <w:t>off</w:t>
      </w:r>
      <w:r w:rsidR="006451CB" w:rsidRPr="00744D76">
        <w:rPr>
          <w:rFonts w:ascii="Courier New" w:hAnsi="Courier New" w:cs="Courier New"/>
        </w:rPr>
        <w:t>s</w:t>
      </w:r>
      <w:r w:rsidR="00335D92" w:rsidRPr="00744D76">
        <w:rPr>
          <w:rFonts w:ascii="Courier New" w:hAnsi="Courier New" w:cs="Courier New"/>
        </w:rPr>
        <w:t>et</w:t>
      </w:r>
      <w:r w:rsidR="00335D92">
        <w:t xml:space="preserve">: 0, </w:t>
      </w:r>
      <w:r w:rsidR="00335D92" w:rsidRPr="00744D76">
        <w:rPr>
          <w:rFonts w:ascii="Courier New" w:hAnsi="Courier New" w:cs="Courier New"/>
        </w:rPr>
        <w:t>length</w:t>
      </w:r>
      <w:r w:rsidR="00335D92">
        <w:t xml:space="preserve"> entire)</w:t>
      </w:r>
    </w:p>
    <w:p w14:paraId="582D095C" w14:textId="77777777" w:rsidR="00947CC2" w:rsidRDefault="00947CC2" w:rsidP="00C710BE">
      <w:pPr>
        <w:pStyle w:val="ListParagraph"/>
        <w:ind w:left="1440"/>
      </w:pPr>
    </w:p>
    <w:p w14:paraId="32FABE1B" w14:textId="54F3C3D3" w:rsidR="003E5A23" w:rsidRPr="00E52D2E" w:rsidRDefault="00947CC2" w:rsidP="007A245F">
      <w:pPr>
        <w:ind w:left="720"/>
      </w:pPr>
      <w:r>
        <w:t>Editor's note: Should the offset/length point rather to the 'moov' ? or 'ftyp' + … + 'moov' ? or the entire file ? Probably not the entire file for the fragmented, streaming case.</w:t>
      </w:r>
    </w:p>
    <w:p w14:paraId="199E0806" w14:textId="77777777" w:rsidR="00C8786E" w:rsidRDefault="00C8786E" w:rsidP="00C710BE"/>
    <w:p w14:paraId="5EA68DDE" w14:textId="77777777" w:rsidR="00FD1285" w:rsidRDefault="00FD1285" w:rsidP="00C710BE">
      <w:r>
        <w:t xml:space="preserve">NOTE: </w:t>
      </w:r>
      <w:r w:rsidR="00B824F5">
        <w:t xml:space="preserve">Because items store the same URL </w:t>
      </w:r>
      <w:r w:rsidR="00B73B7F">
        <w:t xml:space="preserve">that is </w:t>
      </w:r>
      <w:r w:rsidR="00B824F5">
        <w:t xml:space="preserve">used in the Web resources, </w:t>
      </w:r>
      <w:r w:rsidR="00B73B7F">
        <w:t xml:space="preserve">the Web content </w:t>
      </w:r>
      <w:r>
        <w:t xml:space="preserve">can </w:t>
      </w:r>
      <w:r w:rsidR="00B824F5">
        <w:t xml:space="preserve">be </w:t>
      </w:r>
      <w:r>
        <w:t xml:space="preserve">consumed when </w:t>
      </w:r>
      <w:r w:rsidR="00B73B7F">
        <w:t xml:space="preserve">it is </w:t>
      </w:r>
      <w:r>
        <w:t xml:space="preserve">embedded in the </w:t>
      </w:r>
      <w:r w:rsidR="00AD78FC">
        <w:t>ISOBMFF</w:t>
      </w:r>
      <w:r>
        <w:t xml:space="preserve"> file </w:t>
      </w:r>
      <w:r w:rsidR="00B73B7F">
        <w:t xml:space="preserve">without editing compared to </w:t>
      </w:r>
      <w:r>
        <w:t xml:space="preserve">when </w:t>
      </w:r>
      <w:r w:rsidR="00B73B7F">
        <w:t xml:space="preserve">it is </w:t>
      </w:r>
      <w:r>
        <w:t>not</w:t>
      </w:r>
      <w:r w:rsidR="00B73B7F">
        <w:t xml:space="preserve"> embedded</w:t>
      </w:r>
      <w:r>
        <w:t>.</w:t>
      </w:r>
    </w:p>
    <w:p w14:paraId="369D66A0" w14:textId="77777777" w:rsidR="00FD1285" w:rsidRDefault="00FD1285" w:rsidP="00C710BE"/>
    <w:p w14:paraId="4F76CDF5" w14:textId="677AAAA4" w:rsidR="00C8786E" w:rsidRDefault="00C8786E" w:rsidP="00C8786E">
      <w:pPr>
        <w:pStyle w:val="Heading1"/>
      </w:pPr>
      <w:r>
        <w:t>Processing Model</w:t>
      </w:r>
      <w:r w:rsidR="00B824F5">
        <w:t>s</w:t>
      </w:r>
    </w:p>
    <w:p w14:paraId="1BC814EF" w14:textId="7D33C863" w:rsidR="00A972EC" w:rsidRDefault="003E5A23" w:rsidP="00C710BE">
      <w:r>
        <w:t>This section provides some potential processing mod</w:t>
      </w:r>
      <w:r w:rsidR="005E68E9">
        <w:t xml:space="preserve">els for such </w:t>
      </w:r>
      <w:r>
        <w:t xml:space="preserve">a web tracks as defined in clause 2. None of the models are meant </w:t>
      </w:r>
      <w:r w:rsidR="005E68E9">
        <w:t xml:space="preserve">to </w:t>
      </w:r>
      <w:r>
        <w:t>prescribe a receiver implementation, but they provide possible realizations for consuming tracks as defined in clause 2.</w:t>
      </w:r>
    </w:p>
    <w:p w14:paraId="26785804" w14:textId="77777777" w:rsidR="00EB0D00" w:rsidRDefault="00EB0D00" w:rsidP="00C710BE"/>
    <w:p w14:paraId="2605F74A" w14:textId="7CDC1F4E" w:rsidR="00FD1285" w:rsidRDefault="00B824F5" w:rsidP="00C710BE">
      <w:r>
        <w:t xml:space="preserve">The </w:t>
      </w:r>
      <w:r w:rsidR="00A972EC">
        <w:t>first model</w:t>
      </w:r>
      <w:r>
        <w:t xml:space="preserve"> </w:t>
      </w:r>
      <w:r w:rsidR="00A972EC">
        <w:t xml:space="preserve">applies when </w:t>
      </w:r>
      <w:r>
        <w:t xml:space="preserve">a media player </w:t>
      </w:r>
      <w:r w:rsidR="00A972EC">
        <w:t xml:space="preserve">integrates a Web engine. In that case, the ISOBMFF file is processed by the media player, stream samples and items are extracted, and stream samples are processed synchronously. </w:t>
      </w:r>
      <w:r w:rsidR="00B73B7F">
        <w:t xml:space="preserve">The </w:t>
      </w:r>
      <w:r w:rsidR="00EB0D00">
        <w:t xml:space="preserve">Web </w:t>
      </w:r>
      <w:r w:rsidR="00B73B7F">
        <w:t xml:space="preserve">tracks are processed by instantiating a web engine. </w:t>
      </w:r>
      <w:r w:rsidR="00552733">
        <w:t xml:space="preserve">The video decoding and web engine </w:t>
      </w:r>
      <w:r w:rsidR="00B73B7F">
        <w:t xml:space="preserve">rendering </w:t>
      </w:r>
      <w:r w:rsidR="00552733">
        <w:t>are then combined for final display</w:t>
      </w:r>
      <w:r w:rsidR="005D65BC">
        <w:t>, with frame accurate rendering</w:t>
      </w:r>
      <w:r w:rsidR="00552733">
        <w:t xml:space="preserve">. </w:t>
      </w:r>
      <w:r w:rsidR="00A972EC">
        <w:t xml:space="preserve">It is depicted in </w:t>
      </w:r>
      <w:r w:rsidR="00A972EC">
        <w:fldChar w:fldCharType="begin"/>
      </w:r>
      <w:r w:rsidR="00A972EC">
        <w:instrText xml:space="preserve"> REF _Ref488324151 \h </w:instrText>
      </w:r>
      <w:r w:rsidR="00A972EC">
        <w:fldChar w:fldCharType="separate"/>
      </w:r>
      <w:r w:rsidR="00A972EC">
        <w:t xml:space="preserve">Figure </w:t>
      </w:r>
      <w:r w:rsidR="00A972EC">
        <w:rPr>
          <w:noProof/>
        </w:rPr>
        <w:t>1</w:t>
      </w:r>
      <w:r w:rsidR="00A972EC">
        <w:fldChar w:fldCharType="end"/>
      </w:r>
      <w:r w:rsidR="00A972EC">
        <w:t>.</w:t>
      </w:r>
    </w:p>
    <w:p w14:paraId="4DEC8AD4" w14:textId="3BA322A4" w:rsidR="005D65BC" w:rsidRDefault="005D65BC" w:rsidP="00C710BE"/>
    <w:p w14:paraId="0696C2A8" w14:textId="35E811A8" w:rsidR="005D65BC" w:rsidRDefault="003E5A23" w:rsidP="005D025D">
      <w:pPr>
        <w:ind w:left="720"/>
      </w:pPr>
      <w:r>
        <w:t>Note</w:t>
      </w:r>
      <w:r w:rsidR="005D65BC">
        <w:t xml:space="preserve">: Frame accurate synchronization is a goal but may be hard to achieve </w:t>
      </w:r>
      <w:r>
        <w:t>as</w:t>
      </w:r>
      <w:r w:rsidR="005D65BC">
        <w:t xml:space="preserve"> instantaneous processing of the sample content </w:t>
      </w:r>
      <w:r>
        <w:t>may be challenging due to</w:t>
      </w:r>
      <w:r w:rsidR="005D65BC">
        <w:t xml:space="preserve"> processing</w:t>
      </w:r>
      <w:r>
        <w:t xml:space="preserve"> loads</w:t>
      </w:r>
      <w:r w:rsidR="005D65BC">
        <w:t xml:space="preserve">. The current model guarantees synchronization at the decoding side and gives the intention to the application that presentation should be synchronized as well, but this is left to the implementation. </w:t>
      </w:r>
      <w:r>
        <w:t>At this point it is assumed that the processing is handled by the implementation.</w:t>
      </w:r>
    </w:p>
    <w:p w14:paraId="60B66020" w14:textId="28C3FFC9" w:rsidR="00FD1285" w:rsidRPr="00FD1285" w:rsidRDefault="00FD1285" w:rsidP="00C710BE"/>
    <w:p w14:paraId="4F929533" w14:textId="4B61A7DD" w:rsidR="003E188F" w:rsidRDefault="00EB0D00" w:rsidP="00C710BE">
      <w:pPr>
        <w:keepNext/>
      </w:pPr>
      <w:r>
        <w:rPr>
          <w:noProof/>
          <w:lang w:eastAsia="ja-JP"/>
        </w:rPr>
        <mc:AlternateContent>
          <mc:Choice Requires="wps">
            <w:drawing>
              <wp:anchor distT="0" distB="0" distL="114300" distR="114300" simplePos="0" relativeHeight="251661312" behindDoc="0" locked="0" layoutInCell="1" allowOverlap="1" wp14:anchorId="7F33E6B4" wp14:editId="6D982229">
                <wp:simplePos x="0" y="0"/>
                <wp:positionH relativeFrom="column">
                  <wp:posOffset>2271395</wp:posOffset>
                </wp:positionH>
                <wp:positionV relativeFrom="paragraph">
                  <wp:posOffset>1348740</wp:posOffset>
                </wp:positionV>
                <wp:extent cx="2309495" cy="301625"/>
                <wp:effectExtent l="0" t="0" r="0" b="3175"/>
                <wp:wrapNone/>
                <wp:docPr id="1" name="テキスト ボックス 8"/>
                <wp:cNvGraphicFramePr/>
                <a:graphic xmlns:a="http://schemas.openxmlformats.org/drawingml/2006/main">
                  <a:graphicData uri="http://schemas.microsoft.com/office/word/2010/wordprocessingShape">
                    <wps:wsp>
                      <wps:cNvSpPr txBox="1"/>
                      <wps:spPr>
                        <a:xfrm>
                          <a:off x="0" y="0"/>
                          <a:ext cx="2309495" cy="301625"/>
                        </a:xfrm>
                        <a:prstGeom prst="rect">
                          <a:avLst/>
                        </a:prstGeom>
                        <a:solidFill>
                          <a:schemeClr val="bg1">
                            <a:lumMod val="8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F08692" w14:textId="3EEE6F87" w:rsidR="00EB0D00" w:rsidRPr="00EB0D00" w:rsidRDefault="00EB0D00" w:rsidP="00EB0D00">
                            <w:pPr>
                              <w:rPr>
                                <w:rFonts w:ascii="Arial Unicode MS" w:eastAsia="Arial Unicode MS" w:hAnsi="Arial Unicode MS" w:cs="Arial Unicode MS"/>
                                <w:color w:val="FF0000"/>
                                <w:sz w:val="22"/>
                                <w:lang w:eastAsia="ja-JP"/>
                              </w:rPr>
                            </w:pPr>
                            <w:r w:rsidRPr="00EB0D00">
                              <w:rPr>
                                <w:rFonts w:ascii="Arial Unicode MS" w:eastAsia="Arial Unicode MS" w:hAnsi="Arial Unicode MS" w:cs="Arial Unicode MS"/>
                                <w:color w:val="FF0000"/>
                                <w:sz w:val="22"/>
                                <w:lang w:eastAsia="ja-JP"/>
                              </w:rPr>
                              <w:t>Web (entry) page (optional)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33E6B4" id="_x0000_t202" coordsize="21600,21600" o:spt="202" path="m,l,21600r21600,l21600,xe">
                <v:stroke joinstyle="miter"/>
                <v:path gradientshapeok="t" o:connecttype="rect"/>
              </v:shapetype>
              <v:shape id="テキスト ボックス 8" o:spid="_x0000_s1026" type="#_x0000_t202" style="position:absolute;left:0;text-align:left;margin-left:178.85pt;margin-top:106.2pt;width:181.85pt;height:2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" fillcolor="#d8d8d8 [2732]" stroked="f" strokeweight=".5pt">
                <v:textbox>
                  <w:txbxContent>
                    <w:p w14:paraId="1CF08692" w14:textId="3EEE6F87" w:rsidR="00EB0D00" w:rsidRPr="00EB0D00" w:rsidRDefault="00EB0D00" w:rsidP="00EB0D00">
                      <w:pPr>
                        <w:rPr>
                          <w:rFonts w:ascii="Arial Unicode MS" w:eastAsia="Arial Unicode MS" w:hAnsi="Arial Unicode MS" w:cs="Arial Unicode MS"/>
                          <w:color w:val="FF0000"/>
                          <w:sz w:val="22"/>
                          <w:lang w:eastAsia="ja-JP"/>
                        </w:rPr>
                      </w:pPr>
                      <w:r w:rsidRPr="00EB0D00">
                        <w:rPr>
                          <w:rFonts w:ascii="Arial Unicode MS" w:eastAsia="Arial Unicode MS" w:hAnsi="Arial Unicode MS" w:cs="Arial Unicode MS"/>
                          <w:color w:val="FF0000"/>
                          <w:sz w:val="22"/>
                          <w:lang w:eastAsia="ja-JP"/>
                        </w:rPr>
                        <w:t>Web (entry) page (optional)</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1" allowOverlap="1" wp14:anchorId="7E8C2EAB" wp14:editId="08B45D11">
                <wp:simplePos x="0" y="0"/>
                <wp:positionH relativeFrom="column">
                  <wp:posOffset>3790950</wp:posOffset>
                </wp:positionH>
                <wp:positionV relativeFrom="paragraph">
                  <wp:posOffset>90805</wp:posOffset>
                </wp:positionV>
                <wp:extent cx="1785620" cy="308172"/>
                <wp:effectExtent l="0" t="0" r="5080" b="0"/>
                <wp:wrapNone/>
                <wp:docPr id="8" name="テキスト ボックス 8"/>
                <wp:cNvGraphicFramePr/>
                <a:graphic xmlns:a="http://schemas.openxmlformats.org/drawingml/2006/main">
                  <a:graphicData uri="http://schemas.microsoft.com/office/word/2010/wordprocessingShape">
                    <wps:wsp>
                      <wps:cNvSpPr txBox="1"/>
                      <wps:spPr>
                        <a:xfrm>
                          <a:off x="0" y="0"/>
                          <a:ext cx="1785620" cy="308172"/>
                        </a:xfrm>
                        <a:prstGeom prst="rect">
                          <a:avLst/>
                        </a:prstGeom>
                        <a:solidFill>
                          <a:schemeClr val="bg1">
                            <a:lumMod val="8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AF94FB" w14:textId="77777777" w:rsidR="00EB0D00" w:rsidRPr="00DC6DB8" w:rsidRDefault="00EB0D00" w:rsidP="00EB0D00">
                            <w:pPr>
                              <w:rPr>
                                <w:rFonts w:ascii="Arial Unicode MS" w:eastAsia="Arial Unicode MS" w:hAnsi="Arial Unicode MS" w:cs="Arial Unicode MS"/>
                                <w:color w:val="FF0000"/>
                                <w:lang w:eastAsia="ja-JP"/>
                              </w:rPr>
                            </w:pPr>
                            <w:r w:rsidRPr="00DC6DB8">
                              <w:rPr>
                                <w:rFonts w:ascii="Arial Unicode MS" w:eastAsia="Arial Unicode MS" w:hAnsi="Arial Unicode MS" w:cs="Arial Unicode MS" w:hint="eastAsia"/>
                                <w:color w:val="FF0000"/>
                                <w:lang w:eastAsia="ja-JP"/>
                              </w:rPr>
                              <w:t>Web Media Processor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C2EAB" id="_x0000_s1027" type="#_x0000_t202" style="position:absolute;left:0;text-align:left;margin-left:298.5pt;margin-top:7.15pt;width:140.6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" fillcolor="#d8d8d8 [2732]" stroked="f" strokeweight=".5pt">
                <v:textbox>
                  <w:txbxContent>
                    <w:p w14:paraId="04AF94FB" w14:textId="77777777" w:rsidR="00EB0D00" w:rsidRPr="00DC6DB8" w:rsidRDefault="00EB0D00" w:rsidP="00EB0D00">
                      <w:pPr>
                        <w:rPr>
                          <w:rFonts w:ascii="Arial Unicode MS" w:eastAsia="Arial Unicode MS" w:hAnsi="Arial Unicode MS" w:cs="Arial Unicode MS"/>
                          <w:color w:val="FF0000"/>
                          <w:lang w:eastAsia="ja-JP"/>
                        </w:rPr>
                      </w:pPr>
                      <w:r w:rsidRPr="00DC6DB8">
                        <w:rPr>
                          <w:rFonts w:ascii="Arial Unicode MS" w:eastAsia="Arial Unicode MS" w:hAnsi="Arial Unicode MS" w:cs="Arial Unicode MS" w:hint="eastAsia"/>
                          <w:color w:val="FF0000"/>
                          <w:lang w:eastAsia="ja-JP"/>
                        </w:rPr>
                        <w:t>Web Media Processor</w:t>
                      </w:r>
                    </w:p>
                  </w:txbxContent>
                </v:textbox>
              </v:shape>
            </w:pict>
          </mc:Fallback>
        </mc:AlternateContent>
      </w:r>
      <w:r w:rsidR="00C374D9">
        <w:rPr>
          <w:noProof/>
          <w:lang w:eastAsia="ja-JP"/>
        </w:rPr>
        <w:drawing>
          <wp:inline distT="0" distB="0" distL="0" distR="0" wp14:anchorId="022FAFE3" wp14:editId="7A7B5906">
            <wp:extent cx="5937885" cy="1682750"/>
            <wp:effectExtent l="0" t="0" r="571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682750"/>
                    </a:xfrm>
                    <a:prstGeom prst="rect">
                      <a:avLst/>
                    </a:prstGeom>
                    <a:noFill/>
                    <a:ln>
                      <a:noFill/>
                    </a:ln>
                  </pic:spPr>
                </pic:pic>
              </a:graphicData>
            </a:graphic>
          </wp:inline>
        </w:drawing>
      </w:r>
    </w:p>
    <w:p w14:paraId="45729CBE" w14:textId="77777777" w:rsidR="003E188F" w:rsidRDefault="003E188F" w:rsidP="00C710BE">
      <w:pPr>
        <w:pStyle w:val="Caption"/>
        <w:jc w:val="center"/>
      </w:pPr>
      <w:bookmarkStart w:id="4" w:name="_Ref488324151"/>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552733">
        <w:t>–</w:t>
      </w:r>
      <w:r>
        <w:t xml:space="preserve"> </w:t>
      </w:r>
      <w:r w:rsidR="000A1DFD">
        <w:t xml:space="preserve">Hypothetical </w:t>
      </w:r>
      <w:r w:rsidR="00552733">
        <w:t>Processing Model for Media Player integrating a Web engine</w:t>
      </w:r>
    </w:p>
    <w:p w14:paraId="0CF6D158" w14:textId="6054A08A" w:rsidR="003E188F" w:rsidRPr="003E188F" w:rsidRDefault="00552733" w:rsidP="00C710BE">
      <w:r>
        <w:t>The second model</w:t>
      </w:r>
      <w:r w:rsidR="000A1DFD">
        <w:t xml:space="preserve">, </w:t>
      </w:r>
      <w:r w:rsidR="00EB0D00">
        <w:t xml:space="preserve">also </w:t>
      </w:r>
      <w:r w:rsidR="000A1DFD">
        <w:t xml:space="preserve">depicted in </w:t>
      </w:r>
      <w:r w:rsidR="000A1DFD">
        <w:fldChar w:fldCharType="begin"/>
      </w:r>
      <w:r w:rsidR="000A1DFD">
        <w:instrText xml:space="preserve"> REF _Ref488326983 \h </w:instrText>
      </w:r>
      <w:r w:rsidR="000A1DFD">
        <w:fldChar w:fldCharType="separate"/>
      </w:r>
      <w:r w:rsidR="000A1DFD">
        <w:t xml:space="preserve">Figure </w:t>
      </w:r>
      <w:r w:rsidR="000A1DFD">
        <w:rPr>
          <w:noProof/>
        </w:rPr>
        <w:t>2</w:t>
      </w:r>
      <w:r w:rsidR="000A1DFD">
        <w:fldChar w:fldCharType="end"/>
      </w:r>
      <w:r w:rsidR="000A1DFD">
        <w:t>,</w:t>
      </w:r>
      <w:r>
        <w:t xml:space="preserve"> applies when the Web engine is initiated</w:t>
      </w:r>
      <w:r w:rsidR="00B73B7F">
        <w:t xml:space="preserve">, by loading some Web content (e.g. an HTML page) and when that page </w:t>
      </w:r>
      <w:r>
        <w:t>loads the media content</w:t>
      </w:r>
      <w:r w:rsidR="000A1DFD">
        <w:t xml:space="preserve"> (e.g. using a video or audio tag)</w:t>
      </w:r>
      <w:r>
        <w:t xml:space="preserve">. </w:t>
      </w:r>
    </w:p>
    <w:p w14:paraId="7580B317" w14:textId="77777777" w:rsidR="00521B68" w:rsidRDefault="00F86D56" w:rsidP="00C710BE">
      <w:r>
        <w:lastRenderedPageBreak/>
        <w:t>C</w:t>
      </w:r>
      <w:r w:rsidR="00552733">
        <w:t xml:space="preserve">onceptually, all resources stored as items in the ISOBMFF file are extracted from the file and placed in the cache of the </w:t>
      </w:r>
      <w:r>
        <w:t xml:space="preserve">Web engine, using the </w:t>
      </w:r>
      <w:r w:rsidRPr="005D025D">
        <w:rPr>
          <w:rFonts w:ascii="Courier New" w:hAnsi="Courier New"/>
        </w:rPr>
        <w:t>item_name</w:t>
      </w:r>
      <w:r>
        <w:t xml:space="preserve"> as URL. These resources can then be available for downloads initiated by the Web engine (such as using the </w:t>
      </w:r>
      <w:r w:rsidRPr="005D025D">
        <w:rPr>
          <w:rFonts w:ascii="Courier New" w:hAnsi="Courier New"/>
        </w:rPr>
        <w:t>XmlHttpRequest</w:t>
      </w:r>
      <w:r>
        <w:t xml:space="preserve"> or Fetch APIs). This applies even in the case of streaming using ISOBMFF fragments, when items are delivered progressively by placing </w:t>
      </w:r>
      <w:r w:rsidRPr="005D025D">
        <w:rPr>
          <w:rFonts w:ascii="Courier New" w:hAnsi="Courier New"/>
        </w:rPr>
        <w:t>MetaBoxes</w:t>
      </w:r>
      <w:r>
        <w:t xml:space="preserve"> in segments. </w:t>
      </w:r>
    </w:p>
    <w:p w14:paraId="52FE813B" w14:textId="4C8D964E" w:rsidR="000C5D6F" w:rsidRDefault="000C5D6F" w:rsidP="00C710BE">
      <w:r>
        <w:t>The same content may use either of the two processing models.</w:t>
      </w:r>
    </w:p>
    <w:p w14:paraId="33909053" w14:textId="77777777" w:rsidR="000C5D6F" w:rsidRDefault="000C5D6F" w:rsidP="00C710BE"/>
    <w:p w14:paraId="7EE56253" w14:textId="4333C16F" w:rsidR="00552733" w:rsidRDefault="00F86D56" w:rsidP="00C710BE">
      <w:r>
        <w:t xml:space="preserve">It should be noted that </w:t>
      </w:r>
      <w:r w:rsidR="000A1DFD">
        <w:t>both</w:t>
      </w:r>
      <w:r>
        <w:t xml:space="preserve"> model</w:t>
      </w:r>
      <w:r w:rsidR="000A1DFD">
        <w:t>s assume</w:t>
      </w:r>
      <w:r>
        <w:t xml:space="preserve"> that the results of the execution of the JavaScript code contained in a sample </w:t>
      </w:r>
      <w:r w:rsidR="001C6175">
        <w:t xml:space="preserve">of a JavaScript track are available </w:t>
      </w:r>
      <w:r>
        <w:t>at the p</w:t>
      </w:r>
      <w:r w:rsidR="001C6175">
        <w:t xml:space="preserve">resentation time of that sample, and similarly that the rendering of HTML contained in an HTML overlay track sample is done at the presentation time of that sample. Concrete implementations might have to take into account processing delays to achieve synchronization and might have to prefetch resources that are not embedded in the file. </w:t>
      </w:r>
    </w:p>
    <w:p w14:paraId="40F9FB25" w14:textId="77777777" w:rsidR="003F6401" w:rsidRDefault="003F6401" w:rsidP="00C710BE"/>
    <w:p w14:paraId="512490FC" w14:textId="77777777" w:rsidR="003F6401" w:rsidRDefault="003F6401" w:rsidP="005D025D">
      <w:pPr>
        <w:ind w:left="432"/>
      </w:pPr>
      <w:r w:rsidRPr="005D025D">
        <w:rPr>
          <w:highlight w:val="yellow"/>
        </w:rPr>
        <w:t xml:space="preserve">Editor's note: We should probably discuss if the model </w:t>
      </w:r>
      <w:r w:rsidR="009D0936" w:rsidRPr="005D025D">
        <w:rPr>
          <w:highlight w:val="yellow"/>
        </w:rPr>
        <w:t xml:space="preserve">for </w:t>
      </w:r>
      <w:r w:rsidRPr="005D025D">
        <w:rPr>
          <w:highlight w:val="yellow"/>
        </w:rPr>
        <w:t xml:space="preserve">media samples assumes that </w:t>
      </w:r>
      <w:r w:rsidR="009D0936" w:rsidRPr="005D025D">
        <w:rPr>
          <w:highlight w:val="yellow"/>
        </w:rPr>
        <w:t xml:space="preserve">they </w:t>
      </w:r>
      <w:r w:rsidRPr="005D025D">
        <w:rPr>
          <w:highlight w:val="yellow"/>
        </w:rPr>
        <w:t>are "delta-functions" that happen at the sample presentation time</w:t>
      </w:r>
      <w:r w:rsidR="009D0936" w:rsidRPr="005D025D">
        <w:rPr>
          <w:highlight w:val="yellow"/>
        </w:rPr>
        <w:t xml:space="preserve"> or if they document a state that is valid during the sample duration. It may dependent on the track type: on the one hand, unless the JavaScript code in a sample is idem-potent, calling it twice (after splitting a sample into two samples) will not result in the same thing; on the other hand, WebVTT metadata dispatched twice with the same value should not create problems.</w:t>
      </w:r>
    </w:p>
    <w:p w14:paraId="02DAE586" w14:textId="77777777" w:rsidR="00FD1285" w:rsidRDefault="00004DD1" w:rsidP="00C8786E">
      <w:pPr>
        <w:pStyle w:val="Heading1"/>
      </w:pPr>
      <w:r>
        <w:t>Worked Examples of the use case</w:t>
      </w:r>
      <w:r w:rsidR="00FD1285">
        <w:t>s</w:t>
      </w:r>
    </w:p>
    <w:p w14:paraId="22A3EE38" w14:textId="77777777" w:rsidR="00BC77E2" w:rsidRDefault="00FD1285" w:rsidP="00C710BE">
      <w:pPr>
        <w:pStyle w:val="Heading2"/>
      </w:pPr>
      <w:r>
        <w:t>Embedded HTML entry point playing the video content</w:t>
      </w:r>
    </w:p>
    <w:p w14:paraId="05F69817" w14:textId="7D8D710C" w:rsidR="00FD1285" w:rsidRDefault="00FD1285" w:rsidP="00FD1285">
      <w:r>
        <w:t>Assuming the Web content is composed of the following HTML document</w:t>
      </w:r>
      <w:r w:rsidR="00EB0D00">
        <w:t xml:space="preserve"> </w:t>
      </w:r>
      <w:r w:rsidR="00EB0D00">
        <w:rPr>
          <w:rFonts w:hint="eastAsia"/>
          <w:lang w:eastAsia="ja-JP"/>
        </w:rPr>
        <w:t>(embedded inside the ISOBMFF file)</w:t>
      </w:r>
      <w:r>
        <w:t>:</w:t>
      </w:r>
    </w:p>
    <w:p w14:paraId="6035683F" w14:textId="77777777" w:rsidR="00FD1285" w:rsidRPr="00907670"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&lt;!doctype html&gt;</w:t>
      </w:r>
    </w:p>
    <w:p w14:paraId="7BED1412" w14:textId="77777777" w:rsidR="00FD1285" w:rsidRPr="00907670"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&lt;html&gt;</w:t>
      </w:r>
    </w:p>
    <w:p w14:paraId="5127F8EA" w14:textId="77777777" w:rsidR="00FD1285" w:rsidRPr="00907670"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lastRenderedPageBreak/>
        <w:t xml:space="preserve">    &lt;body&gt;</w:t>
      </w:r>
    </w:p>
    <w:p w14:paraId="058504F3" w14:textId="77777777" w:rsidR="00FD1285"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&lt;video src="file.mp4"&gt;&lt;/video&gt;</w:t>
      </w:r>
    </w:p>
    <w:p w14:paraId="5B1B8CE2" w14:textId="77777777" w:rsidR="00FD1285"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14:paraId="4AF89331" w14:textId="77777777" w:rsidR="00FD1285" w:rsidRPr="00907670"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14:paraId="3D339784" w14:textId="77777777" w:rsidR="00FD1285" w:rsidRDefault="00FD1285" w:rsidP="00FD1285"/>
    <w:p w14:paraId="7F487F30" w14:textId="77777777" w:rsidR="00FD1285" w:rsidRDefault="00FD1285" w:rsidP="00FD1285">
      <w:r>
        <w:t xml:space="preserve">The </w:t>
      </w:r>
      <w:r w:rsidR="00AD78FC">
        <w:t>ISOBMFF</w:t>
      </w:r>
      <w:r>
        <w:t xml:space="preserve"> file can be structured as follows:</w:t>
      </w:r>
    </w:p>
    <w:p w14:paraId="1B444548" w14:textId="77777777" w:rsidR="00FD1285" w:rsidRDefault="003014C5" w:rsidP="00C710BE">
      <w:pPr>
        <w:pStyle w:val="ListParagraph"/>
        <w:numPr>
          <w:ilvl w:val="0"/>
          <w:numId w:val="30"/>
        </w:numPr>
      </w:pPr>
      <w:r>
        <w:t xml:space="preserve">track 1: </w:t>
      </w:r>
      <w:r w:rsidR="00FD1285">
        <w:t>audio track</w:t>
      </w:r>
    </w:p>
    <w:p w14:paraId="2522A3EA" w14:textId="77777777" w:rsidR="00FD1285" w:rsidRDefault="003014C5" w:rsidP="00C710BE">
      <w:pPr>
        <w:pStyle w:val="ListParagraph"/>
        <w:numPr>
          <w:ilvl w:val="0"/>
          <w:numId w:val="30"/>
        </w:numPr>
      </w:pPr>
      <w:r>
        <w:t xml:space="preserve">track 2: </w:t>
      </w:r>
      <w:r w:rsidR="00FD1285">
        <w:t>video track</w:t>
      </w:r>
    </w:p>
    <w:p w14:paraId="3CF709CC" w14:textId="77777777" w:rsidR="00FD1285" w:rsidRDefault="00FD1285" w:rsidP="00C710BE">
      <w:pPr>
        <w:pStyle w:val="ListParagraph"/>
        <w:numPr>
          <w:ilvl w:val="0"/>
          <w:numId w:val="30"/>
        </w:numPr>
      </w:pPr>
      <w:r>
        <w:t xml:space="preserve">one top level MetaBox with the following </w:t>
      </w:r>
    </w:p>
    <w:p w14:paraId="6C3F9D04" w14:textId="77777777" w:rsidR="00FD1285" w:rsidRDefault="00FD1285" w:rsidP="00C710BE">
      <w:pPr>
        <w:pStyle w:val="ListParagraph"/>
        <w:numPr>
          <w:ilvl w:val="1"/>
          <w:numId w:val="30"/>
        </w:numPr>
      </w:pPr>
      <w:r>
        <w:t>handler: html</w:t>
      </w:r>
    </w:p>
    <w:p w14:paraId="5F778E59" w14:textId="77777777" w:rsidR="003014C5" w:rsidRDefault="003014C5" w:rsidP="00C710BE">
      <w:pPr>
        <w:pStyle w:val="ListParagraph"/>
        <w:numPr>
          <w:ilvl w:val="1"/>
          <w:numId w:val="30"/>
        </w:numPr>
      </w:pPr>
      <w:r>
        <w:t>primary item: 1</w:t>
      </w:r>
    </w:p>
    <w:p w14:paraId="089CDBC1" w14:textId="77777777" w:rsidR="00FD1285" w:rsidRDefault="00FD1285" w:rsidP="00C710BE">
      <w:pPr>
        <w:pStyle w:val="ListParagraph"/>
        <w:numPr>
          <w:ilvl w:val="1"/>
          <w:numId w:val="30"/>
        </w:numPr>
      </w:pPr>
      <w:r>
        <w:t>items</w:t>
      </w:r>
    </w:p>
    <w:p w14:paraId="04A7326A" w14:textId="77777777" w:rsidR="00FD1285" w:rsidRDefault="00FD1285" w:rsidP="00C710BE">
      <w:pPr>
        <w:pStyle w:val="ListParagraph"/>
        <w:numPr>
          <w:ilvl w:val="2"/>
          <w:numId w:val="30"/>
        </w:numPr>
      </w:pPr>
      <w:r>
        <w:t xml:space="preserve">id: 1, </w:t>
      </w:r>
      <w:r w:rsidR="003014C5">
        <w:t>content_type: text/html, name: (any name), location: offset O1, length L1, item content is the HTML file</w:t>
      </w:r>
    </w:p>
    <w:p w14:paraId="1D45C1EF" w14:textId="77777777" w:rsidR="003014C5" w:rsidRDefault="003014C5" w:rsidP="00C710BE">
      <w:pPr>
        <w:pStyle w:val="ListParagraph"/>
        <w:numPr>
          <w:ilvl w:val="2"/>
          <w:numId w:val="30"/>
        </w:numPr>
      </w:pPr>
      <w:r>
        <w:t xml:space="preserve">id 2: content_type: video/mp4, name: file.mp4, location: 0, offset: entire file length, item content is the entire </w:t>
      </w:r>
      <w:r w:rsidR="00AD78FC">
        <w:t>ISOBMFF</w:t>
      </w:r>
      <w:r>
        <w:t xml:space="preserve"> file</w:t>
      </w:r>
    </w:p>
    <w:p w14:paraId="182DB4DC" w14:textId="77777777" w:rsidR="003014C5" w:rsidRDefault="003014C5" w:rsidP="003014C5"/>
    <w:p w14:paraId="2C8016E4" w14:textId="77777777" w:rsidR="003014C5" w:rsidRDefault="003014C5" w:rsidP="003014C5">
      <w:r>
        <w:t>If played by a non-web-aware media player, only the audio-video tracks are played.</w:t>
      </w:r>
    </w:p>
    <w:p w14:paraId="48FB00CB" w14:textId="77777777" w:rsidR="00FD1285" w:rsidRDefault="003014C5" w:rsidP="00FD1285">
      <w:r>
        <w:t>If played by a web-aware media player, first the HTML page is loaded and then the audio/video tracks are played within the HTML page.</w:t>
      </w:r>
    </w:p>
    <w:p w14:paraId="605A4F06" w14:textId="77777777" w:rsidR="003014C5" w:rsidRDefault="003014C5" w:rsidP="003014C5">
      <w:pPr>
        <w:pStyle w:val="Heading2"/>
      </w:pPr>
      <w:r>
        <w:t>Embedded HTML entry point playing the video content with additional JavaScript embedded static file</w:t>
      </w:r>
    </w:p>
    <w:p w14:paraId="03968CDF" w14:textId="711CFCDE" w:rsidR="000A1DFD" w:rsidRPr="000A1DFD" w:rsidRDefault="000A1DFD" w:rsidP="00C710BE">
      <w:r>
        <w:t>Assuming the Web content is composed of the following HTML document and of a JavaScript file</w:t>
      </w:r>
      <w:r w:rsidR="00EB0D00">
        <w:t xml:space="preserve"> </w:t>
      </w:r>
      <w:r w:rsidR="00EB0D00">
        <w:rPr>
          <w:rFonts w:hint="eastAsia"/>
          <w:lang w:eastAsia="ja-JP"/>
        </w:rPr>
        <w:t>(embedded inside the ISOBMFF file)</w:t>
      </w:r>
      <w:r>
        <w:t>:</w:t>
      </w:r>
    </w:p>
    <w:p w14:paraId="41A70BDF" w14:textId="77777777"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&lt;!doctype html&gt;</w:t>
      </w:r>
    </w:p>
    <w:p w14:paraId="407F4114" w14:textId="77777777"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&lt;html&gt;</w:t>
      </w:r>
    </w:p>
    <w:p w14:paraId="6CF078A6" w14:textId="77777777"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&lt;head&gt;</w:t>
      </w:r>
    </w:p>
    <w:p w14:paraId="60517715" w14:textId="77777777"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&lt;script </w:t>
      </w:r>
      <w:r w:rsidRPr="003014C5">
        <w:rPr>
          <w:rFonts w:ascii="Courier New" w:hAnsi="Courier New" w:cs="Courier New"/>
          <w:sz w:val="18"/>
        </w:rPr>
        <w:t>src=file.</w:t>
      </w:r>
      <w:r>
        <w:rPr>
          <w:rFonts w:ascii="Courier New" w:hAnsi="Courier New" w:cs="Courier New"/>
          <w:sz w:val="18"/>
        </w:rPr>
        <w:t>js</w:t>
      </w:r>
      <w:r w:rsidRPr="003014C5">
        <w:rPr>
          <w:rFonts w:ascii="Courier New" w:hAnsi="Courier New" w:cs="Courier New"/>
          <w:sz w:val="18"/>
        </w:rPr>
        <w:t>"&gt;</w:t>
      </w:r>
    </w:p>
    <w:p w14:paraId="3052475B" w14:textId="77777777"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&lt;/head&gt;</w:t>
      </w:r>
    </w:p>
    <w:p w14:paraId="5F884905" w14:textId="77777777"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&lt;body&gt;</w:t>
      </w:r>
    </w:p>
    <w:p w14:paraId="0A66324A" w14:textId="77777777"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&lt;video src="file.mp4"&gt;&lt;/video&gt;</w:t>
      </w:r>
    </w:p>
    <w:p w14:paraId="0DA402D3" w14:textId="77777777"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14:paraId="680D0622" w14:textId="77777777"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14:paraId="56B12A01" w14:textId="77777777" w:rsidR="003014C5" w:rsidRDefault="003014C5" w:rsidP="003014C5"/>
    <w:p w14:paraId="65A55887" w14:textId="77777777" w:rsidR="003014C5" w:rsidRDefault="003014C5" w:rsidP="003014C5">
      <w:r>
        <w:t xml:space="preserve">The </w:t>
      </w:r>
      <w:r w:rsidR="00AD78FC">
        <w:t>ISOBMFF</w:t>
      </w:r>
      <w:r>
        <w:t xml:space="preserve"> file can be structured as follows:</w:t>
      </w:r>
    </w:p>
    <w:p w14:paraId="13423007" w14:textId="77777777" w:rsidR="003014C5" w:rsidRDefault="003014C5" w:rsidP="003014C5">
      <w:pPr>
        <w:pStyle w:val="ListParagraph"/>
        <w:numPr>
          <w:ilvl w:val="0"/>
          <w:numId w:val="30"/>
        </w:numPr>
      </w:pPr>
      <w:r>
        <w:t>track 1: audio track</w:t>
      </w:r>
    </w:p>
    <w:p w14:paraId="6D392F1E" w14:textId="77777777" w:rsidR="003014C5" w:rsidRDefault="003014C5" w:rsidP="003014C5">
      <w:pPr>
        <w:pStyle w:val="ListParagraph"/>
        <w:numPr>
          <w:ilvl w:val="0"/>
          <w:numId w:val="30"/>
        </w:numPr>
      </w:pPr>
      <w:r>
        <w:t>track 2: video track</w:t>
      </w:r>
    </w:p>
    <w:p w14:paraId="45D1830A" w14:textId="77777777" w:rsidR="003014C5" w:rsidRDefault="003014C5" w:rsidP="003014C5">
      <w:pPr>
        <w:pStyle w:val="ListParagraph"/>
        <w:numPr>
          <w:ilvl w:val="0"/>
          <w:numId w:val="30"/>
        </w:numPr>
      </w:pPr>
      <w:r>
        <w:t xml:space="preserve">one top level </w:t>
      </w:r>
      <w:r w:rsidRPr="005D025D">
        <w:rPr>
          <w:rFonts w:ascii="Courier New" w:hAnsi="Courier New"/>
        </w:rPr>
        <w:t>MetaBox</w:t>
      </w:r>
      <w:r>
        <w:t xml:space="preserve"> with the following </w:t>
      </w:r>
    </w:p>
    <w:p w14:paraId="119CFB44" w14:textId="77777777" w:rsidR="003014C5" w:rsidRDefault="003014C5" w:rsidP="003014C5">
      <w:pPr>
        <w:pStyle w:val="ListParagraph"/>
        <w:numPr>
          <w:ilvl w:val="1"/>
          <w:numId w:val="30"/>
        </w:numPr>
      </w:pPr>
      <w:r>
        <w:t>handler: html</w:t>
      </w:r>
    </w:p>
    <w:p w14:paraId="4E601101" w14:textId="77777777" w:rsidR="003014C5" w:rsidRDefault="003014C5" w:rsidP="003014C5">
      <w:pPr>
        <w:pStyle w:val="ListParagraph"/>
        <w:numPr>
          <w:ilvl w:val="1"/>
          <w:numId w:val="30"/>
        </w:numPr>
      </w:pPr>
      <w:r>
        <w:t>primary item: 1</w:t>
      </w:r>
    </w:p>
    <w:p w14:paraId="56794122" w14:textId="77777777" w:rsidR="003014C5" w:rsidRDefault="003014C5" w:rsidP="003014C5">
      <w:pPr>
        <w:pStyle w:val="ListParagraph"/>
        <w:numPr>
          <w:ilvl w:val="1"/>
          <w:numId w:val="30"/>
        </w:numPr>
      </w:pPr>
      <w:r>
        <w:t>items</w:t>
      </w:r>
    </w:p>
    <w:p w14:paraId="04C4932A" w14:textId="77777777" w:rsidR="003014C5" w:rsidRDefault="003014C5" w:rsidP="003014C5">
      <w:pPr>
        <w:pStyle w:val="ListParagraph"/>
        <w:numPr>
          <w:ilvl w:val="2"/>
          <w:numId w:val="30"/>
        </w:numPr>
      </w:pPr>
      <w:r>
        <w:t>id: 1, content_type: text/html, name: (any name</w:t>
      </w:r>
      <w:r w:rsidR="000A1DFD">
        <w:t xml:space="preserve"> or no name</w:t>
      </w:r>
      <w:r>
        <w:t>), location: offset O1, length L1</w:t>
      </w:r>
    </w:p>
    <w:p w14:paraId="044E759F" w14:textId="77777777" w:rsidR="003014C5" w:rsidRDefault="003014C5" w:rsidP="003014C5">
      <w:pPr>
        <w:pStyle w:val="ListParagraph"/>
        <w:numPr>
          <w:ilvl w:val="2"/>
          <w:numId w:val="30"/>
        </w:numPr>
      </w:pPr>
      <w:r>
        <w:t>id 2: content_type: video/mp4, name: file.mp4, location: 0, offset: entire file length</w:t>
      </w:r>
    </w:p>
    <w:p w14:paraId="5103138D" w14:textId="77777777" w:rsidR="000448F9" w:rsidRDefault="003014C5" w:rsidP="000A1DFD">
      <w:pPr>
        <w:pStyle w:val="ListParagraph"/>
        <w:numPr>
          <w:ilvl w:val="2"/>
          <w:numId w:val="30"/>
        </w:numPr>
      </w:pPr>
      <w:r>
        <w:t>id 3: content_type: application/javascript, name: file.js, location: X2, offset: L2</w:t>
      </w:r>
    </w:p>
    <w:p w14:paraId="7E11EA4D" w14:textId="77777777" w:rsidR="003014C5" w:rsidRDefault="003014C5" w:rsidP="003014C5">
      <w:pPr>
        <w:pStyle w:val="Heading2"/>
      </w:pPr>
      <w:r>
        <w:lastRenderedPageBreak/>
        <w:t xml:space="preserve">Non-embedded HTML playing video content and JavaScript track from an </w:t>
      </w:r>
      <w:r w:rsidR="00AD78FC">
        <w:t>ISOBMFF</w:t>
      </w:r>
      <w:r>
        <w:t xml:space="preserve"> file</w:t>
      </w:r>
    </w:p>
    <w:p w14:paraId="10568343" w14:textId="77777777" w:rsidR="003014C5" w:rsidRPr="003014C5" w:rsidRDefault="003014C5" w:rsidP="00C710BE">
      <w:r>
        <w:t xml:space="preserve">Assuming the Web content is the following HTML code (not contained inside the </w:t>
      </w:r>
      <w:r w:rsidR="000A1DFD">
        <w:t xml:space="preserve">ISOBMFF </w:t>
      </w:r>
      <w:r>
        <w:t>file</w:t>
      </w:r>
      <w:r w:rsidR="000A1DFD">
        <w:t xml:space="preserve"> but </w:t>
      </w:r>
      <w:r>
        <w:t>delivered out-of-band):</w:t>
      </w:r>
    </w:p>
    <w:p w14:paraId="61F65B68" w14:textId="77777777"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&lt;!doctype html&gt;</w:t>
      </w:r>
    </w:p>
    <w:p w14:paraId="431D9C38" w14:textId="77777777"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&lt;html&gt;</w:t>
      </w:r>
    </w:p>
    <w:p w14:paraId="61FED859" w14:textId="77777777"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&lt;head&gt;</w:t>
      </w:r>
    </w:p>
    <w:p w14:paraId="08BEBD88" w14:textId="77777777"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&lt;script&gt;</w:t>
      </w:r>
    </w:p>
    <w:p w14:paraId="1879ACCD" w14:textId="77777777"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function render(param) { </w:t>
      </w:r>
    </w:p>
    <w:p w14:paraId="0EE6F643" w14:textId="77777777"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 some logic to alter the page rendering based on a parameter</w:t>
      </w:r>
    </w:p>
    <w:p w14:paraId="4D822E3F" w14:textId="77777777"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w:t>
      </w:r>
    </w:p>
    <w:p w14:paraId="163512C9" w14:textId="77777777"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&lt;/script&gt;</w:t>
      </w:r>
    </w:p>
    <w:p w14:paraId="0D1E7214" w14:textId="77777777"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&lt;script </w:t>
      </w:r>
      <w:r w:rsidRPr="003014C5">
        <w:rPr>
          <w:rFonts w:ascii="Courier New" w:hAnsi="Courier New" w:cs="Courier New"/>
          <w:sz w:val="18"/>
        </w:rPr>
        <w:t>src=file.mp4#trackID=</w:t>
      </w:r>
      <w:r w:rsidR="000448F9">
        <w:rPr>
          <w:rFonts w:ascii="Courier New" w:hAnsi="Courier New" w:cs="Courier New"/>
          <w:sz w:val="18"/>
        </w:rPr>
        <w:t>3</w:t>
      </w:r>
      <w:r w:rsidRPr="003014C5">
        <w:rPr>
          <w:rFonts w:ascii="Courier New" w:hAnsi="Courier New" w:cs="Courier New"/>
          <w:sz w:val="18"/>
        </w:rPr>
        <w:t>"&gt;</w:t>
      </w:r>
    </w:p>
    <w:p w14:paraId="640B2090" w14:textId="77777777"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&lt;/head&gt;</w:t>
      </w:r>
    </w:p>
    <w:p w14:paraId="19ED101A" w14:textId="77777777"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&lt;body&gt;</w:t>
      </w:r>
    </w:p>
    <w:p w14:paraId="368F7C7A" w14:textId="77777777"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&lt;video src="file.mp4"&gt;&lt;/video&gt;</w:t>
      </w:r>
    </w:p>
    <w:p w14:paraId="39A735A7" w14:textId="77777777"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14:paraId="5EC21FA2" w14:textId="77777777"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14:paraId="58446D21" w14:textId="77777777" w:rsidR="003014C5" w:rsidRPr="003014C5" w:rsidRDefault="003014C5" w:rsidP="00C710BE"/>
    <w:p w14:paraId="01CDEC10" w14:textId="5808048E" w:rsidR="008347B5" w:rsidRDefault="008347B5" w:rsidP="000448F9">
      <w:pPr>
        <w:rPr>
          <w:rFonts w:ascii="Courier New" w:hAnsi="Courier New" w:cs="Courier New"/>
          <w:sz w:val="18"/>
        </w:rPr>
      </w:pPr>
      <w:r>
        <w:t xml:space="preserve">Note: </w:t>
      </w:r>
      <w:r>
        <w:rPr>
          <w:rFonts w:ascii="Courier New" w:hAnsi="Courier New" w:cs="Courier New"/>
          <w:sz w:val="18"/>
        </w:rPr>
        <w:t xml:space="preserve">&lt;script </w:t>
      </w:r>
      <w:r w:rsidRPr="003014C5">
        <w:rPr>
          <w:rFonts w:ascii="Courier New" w:hAnsi="Courier New" w:cs="Courier New"/>
          <w:sz w:val="18"/>
        </w:rPr>
        <w:t>src=file.mp4#trackID=</w:t>
      </w:r>
      <w:r>
        <w:rPr>
          <w:rFonts w:ascii="Courier New" w:hAnsi="Courier New" w:cs="Courier New"/>
          <w:sz w:val="18"/>
        </w:rPr>
        <w:t>3</w:t>
      </w:r>
      <w:r w:rsidRPr="003014C5">
        <w:rPr>
          <w:rFonts w:ascii="Courier New" w:hAnsi="Courier New" w:cs="Courier New"/>
          <w:sz w:val="18"/>
        </w:rPr>
        <w:t>"&gt;</w:t>
      </w:r>
      <w:r>
        <w:rPr>
          <w:rFonts w:ascii="Courier New" w:hAnsi="Courier New" w:cs="Courier New"/>
          <w:sz w:val="18"/>
        </w:rPr>
        <w:t xml:space="preserve"> </w:t>
      </w:r>
      <w:r w:rsidR="007A245F" w:rsidRPr="007A245F">
        <w:t>The track in its entirety is not a valid JavaScript file, but each sample in the track is valid JS.</w:t>
      </w:r>
    </w:p>
    <w:p w14:paraId="0CFB2B5B" w14:textId="77777777" w:rsidR="008347B5" w:rsidRDefault="008347B5" w:rsidP="000448F9"/>
    <w:p w14:paraId="541B7EAD" w14:textId="02E0B6B5" w:rsidR="000448F9" w:rsidRDefault="000448F9" w:rsidP="000448F9">
      <w:r>
        <w:t xml:space="preserve">The </w:t>
      </w:r>
      <w:r w:rsidR="00AD78FC">
        <w:t>ISOBMFF</w:t>
      </w:r>
      <w:r>
        <w:t xml:space="preserve"> file can be structured as follows:</w:t>
      </w:r>
    </w:p>
    <w:p w14:paraId="3DD79E12" w14:textId="77777777" w:rsidR="000448F9" w:rsidRDefault="000448F9" w:rsidP="000448F9">
      <w:pPr>
        <w:pStyle w:val="ListParagraph"/>
        <w:numPr>
          <w:ilvl w:val="0"/>
          <w:numId w:val="30"/>
        </w:numPr>
      </w:pPr>
      <w:r>
        <w:t>track 1: audio track</w:t>
      </w:r>
    </w:p>
    <w:p w14:paraId="13D7EF9C" w14:textId="77777777" w:rsidR="000448F9" w:rsidRDefault="000448F9" w:rsidP="000448F9">
      <w:pPr>
        <w:pStyle w:val="ListParagraph"/>
        <w:numPr>
          <w:ilvl w:val="0"/>
          <w:numId w:val="30"/>
        </w:numPr>
      </w:pPr>
      <w:r>
        <w:t>track 2: video track</w:t>
      </w:r>
    </w:p>
    <w:p w14:paraId="5E0FE9B2" w14:textId="77777777" w:rsidR="000448F9" w:rsidRDefault="000448F9" w:rsidP="000448F9">
      <w:pPr>
        <w:pStyle w:val="ListParagraph"/>
        <w:numPr>
          <w:ilvl w:val="0"/>
          <w:numId w:val="30"/>
        </w:numPr>
      </w:pPr>
      <w:r>
        <w:t>track 3: JavaScript Track, with the following samples:</w:t>
      </w:r>
    </w:p>
    <w:p w14:paraId="23852A15" w14:textId="77777777" w:rsidR="000448F9" w:rsidRDefault="000448F9" w:rsidP="00C710BE"/>
    <w:p w14:paraId="46AC27FE" w14:textId="77777777" w:rsidR="000448F9" w:rsidRDefault="000448F9" w:rsidP="00C710BE">
      <w:r>
        <w:t>Sample: presentation time: 0, sync sample</w:t>
      </w:r>
    </w:p>
    <w:p w14:paraId="5587163C" w14:textId="77777777" w:rsidR="000448F9" w:rsidRPr="00907670" w:rsidRDefault="000448F9" w:rsidP="000448F9">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render(0);</w:t>
      </w:r>
    </w:p>
    <w:p w14:paraId="3A6CE945" w14:textId="77777777" w:rsidR="000448F9" w:rsidRDefault="000448F9" w:rsidP="00C710BE"/>
    <w:p w14:paraId="7F3DBE00" w14:textId="77777777" w:rsidR="000448F9" w:rsidRDefault="000448F9" w:rsidP="000448F9">
      <w:r>
        <w:t>Sample: presentation time: 1s, sync sample</w:t>
      </w:r>
    </w:p>
    <w:p w14:paraId="7EAF0034" w14:textId="77777777" w:rsidR="000448F9" w:rsidRPr="00907670" w:rsidRDefault="000448F9" w:rsidP="000448F9">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render(0.5);</w:t>
      </w:r>
    </w:p>
    <w:p w14:paraId="1AA7D4FC" w14:textId="77777777" w:rsidR="000448F9" w:rsidRDefault="000448F9" w:rsidP="00C710BE"/>
    <w:p w14:paraId="33A29865" w14:textId="77777777" w:rsidR="000448F9" w:rsidRDefault="000448F9" w:rsidP="000448F9">
      <w:r>
        <w:t>Sample: presentation time: 5s, sync sample</w:t>
      </w:r>
    </w:p>
    <w:p w14:paraId="7FBD3427" w14:textId="77777777" w:rsidR="000448F9" w:rsidRPr="00907670" w:rsidRDefault="000448F9" w:rsidP="000448F9">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render(2);</w:t>
      </w:r>
    </w:p>
    <w:p w14:paraId="1886B7BA" w14:textId="77777777" w:rsidR="000448F9" w:rsidRDefault="000448F9" w:rsidP="00C710BE"/>
    <w:p w14:paraId="03432248" w14:textId="77777777" w:rsidR="000448F9" w:rsidRDefault="000448F9" w:rsidP="00C710BE">
      <w:r>
        <w:t>In this example, the content of Track 3 is loaded and executed at the given presentation time and synchronized with the audio video content.</w:t>
      </w:r>
    </w:p>
    <w:p w14:paraId="4186D11D" w14:textId="77777777" w:rsidR="0051529C" w:rsidRDefault="0051529C" w:rsidP="0051529C">
      <w:pPr>
        <w:pStyle w:val="Heading2"/>
      </w:pPr>
      <w:r>
        <w:t>Delivery of non-timed resources required by web tracks</w:t>
      </w:r>
    </w:p>
    <w:p w14:paraId="6C111EC6" w14:textId="77777777" w:rsidR="000448F9" w:rsidRDefault="00957AA2" w:rsidP="00C710BE">
      <w:r>
        <w:t>Assuming there is an HTML overlay track, with multiple samples as follows:</w:t>
      </w:r>
    </w:p>
    <w:p w14:paraId="67D68F95" w14:textId="77777777" w:rsidR="00957AA2" w:rsidRDefault="00957AA2" w:rsidP="00957AA2">
      <w:r>
        <w:t>Sample 1: presentation time: 0, sync sample</w:t>
      </w:r>
    </w:p>
    <w:p w14:paraId="2D4F387F" w14:textId="77777777"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&lt;!doctype html&gt;</w:t>
      </w:r>
    </w:p>
    <w:p w14:paraId="53373328" w14:textId="77777777"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&lt;html&gt;</w:t>
      </w:r>
    </w:p>
    <w:p w14:paraId="07B26944" w14:textId="77777777"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&lt;body&gt;</w:t>
      </w:r>
    </w:p>
    <w:p w14:paraId="627D001C" w14:textId="77777777"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w:t>
      </w:r>
      <w:r>
        <w:rPr>
          <w:rFonts w:ascii="Courier New" w:hAnsi="Courier New" w:cs="Courier New"/>
          <w:sz w:val="18"/>
        </w:rPr>
        <w:t>img</w:t>
      </w:r>
      <w:r w:rsidRPr="00907670">
        <w:rPr>
          <w:rFonts w:ascii="Courier New" w:hAnsi="Courier New" w:cs="Courier New"/>
          <w:sz w:val="18"/>
        </w:rPr>
        <w:t xml:space="preserve"> src="file</w:t>
      </w:r>
      <w:r>
        <w:rPr>
          <w:rFonts w:ascii="Courier New" w:hAnsi="Courier New" w:cs="Courier New"/>
          <w:sz w:val="18"/>
        </w:rPr>
        <w:t>1</w:t>
      </w:r>
      <w:r w:rsidRPr="00907670">
        <w:rPr>
          <w:rFonts w:ascii="Courier New" w:hAnsi="Courier New" w:cs="Courier New"/>
          <w:sz w:val="18"/>
        </w:rPr>
        <w:t>.</w:t>
      </w:r>
      <w:r>
        <w:rPr>
          <w:rFonts w:ascii="Courier New" w:hAnsi="Courier New" w:cs="Courier New"/>
          <w:sz w:val="18"/>
        </w:rPr>
        <w:t>jpg</w:t>
      </w:r>
      <w:r w:rsidRPr="00907670">
        <w:rPr>
          <w:rFonts w:ascii="Courier New" w:hAnsi="Courier New" w:cs="Courier New"/>
          <w:sz w:val="18"/>
        </w:rPr>
        <w:t>"&gt;&lt;/</w:t>
      </w:r>
      <w:r>
        <w:rPr>
          <w:rFonts w:ascii="Courier New" w:hAnsi="Courier New" w:cs="Courier New"/>
          <w:sz w:val="18"/>
        </w:rPr>
        <w:t>img</w:t>
      </w:r>
      <w:r w:rsidRPr="00907670">
        <w:rPr>
          <w:rFonts w:ascii="Courier New" w:hAnsi="Courier New" w:cs="Courier New"/>
          <w:sz w:val="18"/>
        </w:rPr>
        <w:t>&gt;</w:t>
      </w:r>
    </w:p>
    <w:p w14:paraId="707A2B07" w14:textId="77777777"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14:paraId="19D1AB39" w14:textId="77777777"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14:paraId="1BA270F7" w14:textId="77777777" w:rsidR="00957AA2" w:rsidRDefault="00957AA2" w:rsidP="00957AA2"/>
    <w:p w14:paraId="41D4839B" w14:textId="77777777" w:rsidR="00957AA2" w:rsidRDefault="00957AA2" w:rsidP="00957AA2">
      <w:r>
        <w:t>Sample 2: presentation time: 1s, sync sample</w:t>
      </w:r>
    </w:p>
    <w:p w14:paraId="10C99CEA" w14:textId="77777777"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&lt;!doctype html&gt;</w:t>
      </w:r>
    </w:p>
    <w:p w14:paraId="21957B0D" w14:textId="77777777"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&lt;html&gt;</w:t>
      </w:r>
    </w:p>
    <w:p w14:paraId="7E9E647B" w14:textId="77777777"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&lt;body&gt;</w:t>
      </w:r>
    </w:p>
    <w:p w14:paraId="1D81BCD2" w14:textId="77777777"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w:t>
      </w:r>
      <w:r>
        <w:rPr>
          <w:rFonts w:ascii="Courier New" w:hAnsi="Courier New" w:cs="Courier New"/>
          <w:sz w:val="18"/>
        </w:rPr>
        <w:t>img</w:t>
      </w:r>
      <w:r w:rsidRPr="00907670">
        <w:rPr>
          <w:rFonts w:ascii="Courier New" w:hAnsi="Courier New" w:cs="Courier New"/>
          <w:sz w:val="18"/>
        </w:rPr>
        <w:t xml:space="preserve"> src="file</w:t>
      </w:r>
      <w:r>
        <w:rPr>
          <w:rFonts w:ascii="Courier New" w:hAnsi="Courier New" w:cs="Courier New"/>
          <w:sz w:val="18"/>
        </w:rPr>
        <w:t>2</w:t>
      </w:r>
      <w:r w:rsidRPr="00907670">
        <w:rPr>
          <w:rFonts w:ascii="Courier New" w:hAnsi="Courier New" w:cs="Courier New"/>
          <w:sz w:val="18"/>
        </w:rPr>
        <w:t>.</w:t>
      </w:r>
      <w:r>
        <w:rPr>
          <w:rFonts w:ascii="Courier New" w:hAnsi="Courier New" w:cs="Courier New"/>
          <w:sz w:val="18"/>
        </w:rPr>
        <w:t>jpg</w:t>
      </w:r>
      <w:r w:rsidRPr="00907670">
        <w:rPr>
          <w:rFonts w:ascii="Courier New" w:hAnsi="Courier New" w:cs="Courier New"/>
          <w:sz w:val="18"/>
        </w:rPr>
        <w:t>"&gt;&lt;/</w:t>
      </w:r>
      <w:r>
        <w:rPr>
          <w:rFonts w:ascii="Courier New" w:hAnsi="Courier New" w:cs="Courier New"/>
          <w:sz w:val="18"/>
        </w:rPr>
        <w:t>img</w:t>
      </w:r>
      <w:r w:rsidRPr="00907670">
        <w:rPr>
          <w:rFonts w:ascii="Courier New" w:hAnsi="Courier New" w:cs="Courier New"/>
          <w:sz w:val="18"/>
        </w:rPr>
        <w:t>&gt;</w:t>
      </w:r>
    </w:p>
    <w:p w14:paraId="15357AC4" w14:textId="77777777"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14:paraId="3FB366B4" w14:textId="77777777"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14:paraId="6077D564" w14:textId="77777777" w:rsidR="00957AA2" w:rsidRDefault="00957AA2" w:rsidP="00957AA2"/>
    <w:p w14:paraId="70423A89" w14:textId="77777777" w:rsidR="00957AA2" w:rsidRDefault="00957AA2" w:rsidP="00957AA2">
      <w:r>
        <w:t>Sample 3: presentation time: 5s, sync sample</w:t>
      </w:r>
    </w:p>
    <w:p w14:paraId="37CC9879" w14:textId="77777777"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&lt;!doctype html&gt;</w:t>
      </w:r>
    </w:p>
    <w:p w14:paraId="3F0239CA" w14:textId="77777777"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&lt;html&gt;</w:t>
      </w:r>
    </w:p>
    <w:p w14:paraId="536FE06F" w14:textId="77777777"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&lt;body&gt;</w:t>
      </w:r>
    </w:p>
    <w:p w14:paraId="0601EB4D" w14:textId="77777777"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w:t>
      </w:r>
      <w:r>
        <w:rPr>
          <w:rFonts w:ascii="Courier New" w:hAnsi="Courier New" w:cs="Courier New"/>
          <w:sz w:val="18"/>
        </w:rPr>
        <w:t>img</w:t>
      </w:r>
      <w:r w:rsidRPr="00907670">
        <w:rPr>
          <w:rFonts w:ascii="Courier New" w:hAnsi="Courier New" w:cs="Courier New"/>
          <w:sz w:val="18"/>
        </w:rPr>
        <w:t xml:space="preserve"> src="file</w:t>
      </w:r>
      <w:r>
        <w:rPr>
          <w:rFonts w:ascii="Courier New" w:hAnsi="Courier New" w:cs="Courier New"/>
          <w:sz w:val="18"/>
        </w:rPr>
        <w:t>3</w:t>
      </w:r>
      <w:r w:rsidRPr="00907670">
        <w:rPr>
          <w:rFonts w:ascii="Courier New" w:hAnsi="Courier New" w:cs="Courier New"/>
          <w:sz w:val="18"/>
        </w:rPr>
        <w:t>.</w:t>
      </w:r>
      <w:r>
        <w:rPr>
          <w:rFonts w:ascii="Courier New" w:hAnsi="Courier New" w:cs="Courier New"/>
          <w:sz w:val="18"/>
        </w:rPr>
        <w:t>jpg</w:t>
      </w:r>
      <w:r w:rsidRPr="00907670">
        <w:rPr>
          <w:rFonts w:ascii="Courier New" w:hAnsi="Courier New" w:cs="Courier New"/>
          <w:sz w:val="18"/>
        </w:rPr>
        <w:t>"&gt;&lt;/</w:t>
      </w:r>
      <w:r>
        <w:rPr>
          <w:rFonts w:ascii="Courier New" w:hAnsi="Courier New" w:cs="Courier New"/>
          <w:sz w:val="18"/>
        </w:rPr>
        <w:t>img</w:t>
      </w:r>
      <w:r w:rsidRPr="00907670">
        <w:rPr>
          <w:rFonts w:ascii="Courier New" w:hAnsi="Courier New" w:cs="Courier New"/>
          <w:sz w:val="18"/>
        </w:rPr>
        <w:t>&gt;</w:t>
      </w:r>
    </w:p>
    <w:p w14:paraId="12ACAECF" w14:textId="77777777"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14:paraId="05BAF9C5" w14:textId="77777777"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14:paraId="710CA160" w14:textId="77777777" w:rsidR="00957AA2" w:rsidRDefault="00957AA2" w:rsidP="00C710BE">
      <w:r>
        <w:t>The different image files required by the HTML documents can be stored in one MetaBox as follows:</w:t>
      </w:r>
    </w:p>
    <w:p w14:paraId="0C97E387" w14:textId="77777777" w:rsidR="00957AA2" w:rsidRDefault="00957AA2" w:rsidP="00957AA2">
      <w:pPr>
        <w:pStyle w:val="ListParagraph"/>
        <w:numPr>
          <w:ilvl w:val="1"/>
          <w:numId w:val="30"/>
        </w:numPr>
      </w:pPr>
      <w:r>
        <w:t>handler: pict</w:t>
      </w:r>
    </w:p>
    <w:p w14:paraId="3A006B10" w14:textId="77777777" w:rsidR="00957AA2" w:rsidRDefault="00957AA2" w:rsidP="00957AA2">
      <w:pPr>
        <w:pStyle w:val="ListParagraph"/>
        <w:numPr>
          <w:ilvl w:val="1"/>
          <w:numId w:val="30"/>
        </w:numPr>
      </w:pPr>
      <w:r>
        <w:t>primary item: 1</w:t>
      </w:r>
    </w:p>
    <w:p w14:paraId="3D18276B" w14:textId="77777777" w:rsidR="00957AA2" w:rsidRDefault="00957AA2" w:rsidP="00957AA2">
      <w:pPr>
        <w:pStyle w:val="ListParagraph"/>
        <w:numPr>
          <w:ilvl w:val="1"/>
          <w:numId w:val="30"/>
        </w:numPr>
      </w:pPr>
      <w:r>
        <w:t>items</w:t>
      </w:r>
    </w:p>
    <w:p w14:paraId="62AD0F35" w14:textId="77777777" w:rsidR="00957AA2" w:rsidRDefault="00957AA2" w:rsidP="00957AA2">
      <w:pPr>
        <w:pStyle w:val="ListParagraph"/>
        <w:numPr>
          <w:ilvl w:val="2"/>
          <w:numId w:val="30"/>
        </w:numPr>
      </w:pPr>
      <w:r>
        <w:t>id: 1, content_type: image/jpeg, name: file1.jpg, location: offset O1, length L1</w:t>
      </w:r>
    </w:p>
    <w:p w14:paraId="242D4E34" w14:textId="77777777" w:rsidR="00957AA2" w:rsidRDefault="00957AA2" w:rsidP="00957AA2">
      <w:pPr>
        <w:pStyle w:val="ListParagraph"/>
        <w:numPr>
          <w:ilvl w:val="2"/>
          <w:numId w:val="30"/>
        </w:numPr>
      </w:pPr>
      <w:r>
        <w:t>id 2: content_type: image/jpeg, name: file2.jpg, location: offset: O2 length: L2</w:t>
      </w:r>
    </w:p>
    <w:p w14:paraId="791DF495" w14:textId="77777777" w:rsidR="00957AA2" w:rsidRDefault="00957AA2" w:rsidP="00957AA2">
      <w:pPr>
        <w:pStyle w:val="ListParagraph"/>
        <w:numPr>
          <w:ilvl w:val="2"/>
          <w:numId w:val="30"/>
        </w:numPr>
      </w:pPr>
      <w:r>
        <w:t>id 3: content_type: image/jpeg, name: file3.jpg, location: offset: O3, length: L3</w:t>
      </w:r>
    </w:p>
    <w:p w14:paraId="0D3CF437" w14:textId="77777777" w:rsidR="00957AA2" w:rsidRDefault="00957AA2" w:rsidP="00C710BE">
      <w:r>
        <w:t>The MetaBox should be placed at the Track level, but may be placed at the file level if the JPEG images are meant to be used by other tracks or items. Additionally, the content of the MetaBox may be split into several MetaBoxes. Assuming the file is segmented with a segment length of 1s, the composition of the segments would be:</w:t>
      </w:r>
    </w:p>
    <w:p w14:paraId="76718DA9" w14:textId="77777777" w:rsidR="00957AA2" w:rsidRDefault="00957AA2" w:rsidP="00C710BE"/>
    <w:p w14:paraId="7D54889F" w14:textId="77777777" w:rsidR="00957AA2" w:rsidRDefault="00957AA2" w:rsidP="00C710BE">
      <w:r>
        <w:t>Segment 1:</w:t>
      </w:r>
    </w:p>
    <w:p w14:paraId="2F0A4242" w14:textId="77777777" w:rsidR="00957AA2" w:rsidRDefault="00957AA2" w:rsidP="00744D76">
      <w:pPr>
        <w:pStyle w:val="ListParagraph"/>
        <w:numPr>
          <w:ilvl w:val="0"/>
          <w:numId w:val="27"/>
        </w:numPr>
      </w:pPr>
      <w:r>
        <w:t xml:space="preserve">sample 1 </w:t>
      </w:r>
    </w:p>
    <w:p w14:paraId="379CB99D" w14:textId="77777777" w:rsidR="00957AA2" w:rsidRDefault="00957AA2" w:rsidP="00744D76">
      <w:pPr>
        <w:pStyle w:val="ListParagraph"/>
        <w:numPr>
          <w:ilvl w:val="0"/>
          <w:numId w:val="27"/>
        </w:numPr>
      </w:pPr>
      <w:r>
        <w:t>a MetaBox with item 1 only</w:t>
      </w:r>
    </w:p>
    <w:p w14:paraId="12899B7F" w14:textId="77777777" w:rsidR="00957AA2" w:rsidRDefault="00957AA2"/>
    <w:p w14:paraId="441F1A59" w14:textId="77777777" w:rsidR="00957AA2" w:rsidRDefault="00957AA2">
      <w:r>
        <w:t>Segment 2:</w:t>
      </w:r>
    </w:p>
    <w:p w14:paraId="78429F8C" w14:textId="77777777" w:rsidR="00957AA2" w:rsidRDefault="00957AA2" w:rsidP="00957AA2">
      <w:pPr>
        <w:pStyle w:val="ListParagraph"/>
        <w:numPr>
          <w:ilvl w:val="0"/>
          <w:numId w:val="27"/>
        </w:numPr>
      </w:pPr>
      <w:r>
        <w:t xml:space="preserve">sample </w:t>
      </w:r>
      <w:r w:rsidR="00E379F2">
        <w:t>2</w:t>
      </w:r>
      <w:r>
        <w:t xml:space="preserve"> </w:t>
      </w:r>
    </w:p>
    <w:p w14:paraId="2EEFA82F" w14:textId="77777777" w:rsidR="00957AA2" w:rsidRDefault="00957AA2" w:rsidP="00957AA2">
      <w:pPr>
        <w:pStyle w:val="ListParagraph"/>
        <w:numPr>
          <w:ilvl w:val="0"/>
          <w:numId w:val="27"/>
        </w:numPr>
      </w:pPr>
      <w:r>
        <w:t xml:space="preserve">a MetaBox with item </w:t>
      </w:r>
      <w:r w:rsidR="00E379F2">
        <w:t>2</w:t>
      </w:r>
      <w:r>
        <w:t xml:space="preserve"> only</w:t>
      </w:r>
    </w:p>
    <w:p w14:paraId="3B13E353" w14:textId="77777777" w:rsidR="00957AA2" w:rsidRDefault="00957AA2" w:rsidP="00957AA2"/>
    <w:p w14:paraId="0504AF3D" w14:textId="77777777" w:rsidR="00E379F2" w:rsidRDefault="00E379F2" w:rsidP="00E379F2">
      <w:r>
        <w:t>Segment 3 / Segment 4 / Segment 5:</w:t>
      </w:r>
    </w:p>
    <w:p w14:paraId="1FC36099" w14:textId="77777777" w:rsidR="00E379F2" w:rsidRDefault="00E379F2" w:rsidP="00E379F2">
      <w:pPr>
        <w:pStyle w:val="ListParagraph"/>
        <w:numPr>
          <w:ilvl w:val="0"/>
          <w:numId w:val="27"/>
        </w:numPr>
      </w:pPr>
      <w:r>
        <w:t xml:space="preserve">sample 2, marked as redundant </w:t>
      </w:r>
    </w:p>
    <w:p w14:paraId="255D9238" w14:textId="77777777" w:rsidR="00E379F2" w:rsidRDefault="00E379F2" w:rsidP="00E379F2">
      <w:pPr>
        <w:pStyle w:val="ListParagraph"/>
        <w:numPr>
          <w:ilvl w:val="0"/>
          <w:numId w:val="27"/>
        </w:numPr>
      </w:pPr>
      <w:r>
        <w:t>a MetaBox with item 2 only</w:t>
      </w:r>
    </w:p>
    <w:p w14:paraId="11BF3082" w14:textId="77777777" w:rsidR="00E379F2" w:rsidRDefault="00E379F2" w:rsidP="00E379F2"/>
    <w:p w14:paraId="6EB4AD9C" w14:textId="77777777" w:rsidR="00E379F2" w:rsidRDefault="00E379F2" w:rsidP="00E379F2">
      <w:r>
        <w:t>Segment 6:</w:t>
      </w:r>
    </w:p>
    <w:p w14:paraId="24753754" w14:textId="77777777" w:rsidR="00E379F2" w:rsidRDefault="00E379F2" w:rsidP="00E379F2">
      <w:pPr>
        <w:pStyle w:val="ListParagraph"/>
        <w:numPr>
          <w:ilvl w:val="0"/>
          <w:numId w:val="27"/>
        </w:numPr>
      </w:pPr>
      <w:r>
        <w:t xml:space="preserve">sample 3 </w:t>
      </w:r>
    </w:p>
    <w:p w14:paraId="3FD85C85" w14:textId="77777777" w:rsidR="00E379F2" w:rsidRDefault="00E379F2" w:rsidP="00E379F2">
      <w:pPr>
        <w:pStyle w:val="ListParagraph"/>
        <w:numPr>
          <w:ilvl w:val="0"/>
          <w:numId w:val="27"/>
        </w:numPr>
      </w:pPr>
      <w:r>
        <w:t>a MetaBox with item 3 only</w:t>
      </w:r>
    </w:p>
    <w:p w14:paraId="6A622D56" w14:textId="77777777" w:rsidR="00E379F2" w:rsidRDefault="00E379F2"/>
    <w:p w14:paraId="53721FF9" w14:textId="77777777" w:rsidR="00E379F2" w:rsidRDefault="00E379F2">
      <w:r>
        <w:t xml:space="preserve">The track can be marked as dependent on the item 1, 2 and 3 using 'dpnd' track references. Samples in the track may also be marked with a </w:t>
      </w:r>
      <w:r w:rsidRPr="00744D76">
        <w:t xml:space="preserve">SampleToMetadataItemEntry sample group </w:t>
      </w:r>
      <w:r>
        <w:t>'stmi' to indicate the sample dependency  to the items.</w:t>
      </w:r>
    </w:p>
    <w:p w14:paraId="5C41643A" w14:textId="77777777" w:rsidR="009970F4" w:rsidRDefault="009970F4" w:rsidP="009970F4">
      <w:pPr>
        <w:pStyle w:val="Heading2"/>
      </w:pPr>
      <w:r>
        <w:t>Track layout using HTML entry point</w:t>
      </w:r>
    </w:p>
    <w:p w14:paraId="53AEFDEE" w14:textId="77777777" w:rsidR="00C42964" w:rsidRPr="00744D76" w:rsidRDefault="00C42964" w:rsidP="00744D76">
      <w:pPr>
        <w:ind w:left="576"/>
      </w:pPr>
      <w:r>
        <w:t>Assuming the file 'file.mp4' contains only audio/video and that the file 'overlay.mp4' contains only a HTML overlay track. The following HTML file could be provided to indicate that the overlay track is meant to be displayed as a subtitle track.</w:t>
      </w:r>
    </w:p>
    <w:p w14:paraId="7B506CC6" w14:textId="77777777" w:rsidR="009970F4" w:rsidRPr="00744D76" w:rsidRDefault="009970F4" w:rsidP="00744D76">
      <w:pPr>
        <w:pBdr>
          <w:top w:val="single" w:sz="4" w:space="1" w:color="auto"/>
          <w:left w:val="single" w:sz="4" w:space="4" w:color="auto"/>
          <w:bottom w:val="single" w:sz="4" w:space="1" w:color="auto"/>
          <w:right w:val="single" w:sz="4" w:space="4" w:color="auto"/>
        </w:pBdr>
        <w:jc w:val="left"/>
        <w:rPr>
          <w:rFonts w:ascii="Courier New" w:hAnsi="Courier New" w:cs="Courier New"/>
          <w:sz w:val="18"/>
        </w:rPr>
      </w:pPr>
      <w:r w:rsidRPr="00744D76">
        <w:rPr>
          <w:rFonts w:ascii="Courier New" w:hAnsi="Courier New" w:cs="Courier New"/>
          <w:sz w:val="18"/>
        </w:rPr>
        <w:t xml:space="preserve">&lt;video src="file.mp4"&gt; </w:t>
      </w:r>
      <w:r w:rsidRPr="00744D76">
        <w:rPr>
          <w:rFonts w:ascii="Courier New" w:hAnsi="Courier New" w:cs="Courier New"/>
          <w:sz w:val="18"/>
        </w:rPr>
        <w:br/>
        <w:t>&lt;track src="overlay.mp4"</w:t>
      </w:r>
      <w:r w:rsidR="00C42964">
        <w:rPr>
          <w:rFonts w:ascii="Courier New" w:hAnsi="Courier New" w:cs="Courier New"/>
          <w:sz w:val="18"/>
        </w:rPr>
        <w:t xml:space="preserve"> kind='subtitles'</w:t>
      </w:r>
      <w:r w:rsidRPr="00744D76">
        <w:rPr>
          <w:rFonts w:ascii="Courier New" w:hAnsi="Courier New" w:cs="Courier New"/>
          <w:sz w:val="18"/>
        </w:rPr>
        <w:t xml:space="preserve">&gt; </w:t>
      </w:r>
      <w:r w:rsidRPr="00744D76">
        <w:rPr>
          <w:rFonts w:ascii="Courier New" w:hAnsi="Courier New" w:cs="Courier New"/>
          <w:sz w:val="18"/>
        </w:rPr>
        <w:br/>
        <w:t>&lt;/video&gt;</w:t>
      </w:r>
    </w:p>
    <w:p w14:paraId="5769D58C" w14:textId="77777777" w:rsidR="009970F4" w:rsidRDefault="00C42964" w:rsidP="00744D76">
      <w:pPr>
        <w:ind w:left="576"/>
      </w:pPr>
      <w:r>
        <w:lastRenderedPageBreak/>
        <w:t>Note: the 'graphics' kind does not currently exist in HTML.</w:t>
      </w:r>
    </w:p>
    <w:p w14:paraId="1232522D" w14:textId="77777777" w:rsidR="00C42964" w:rsidRDefault="00C42964" w:rsidP="00744D76">
      <w:pPr>
        <w:ind w:left="576"/>
      </w:pPr>
    </w:p>
    <w:p w14:paraId="2F87348F" w14:textId="77777777" w:rsidR="00C42964" w:rsidRDefault="00C42964" w:rsidP="00744D76">
      <w:pPr>
        <w:ind w:left="576"/>
      </w:pPr>
      <w:r>
        <w:t xml:space="preserve">Similarly, assuming that the file 'file.mp4' contains </w:t>
      </w:r>
      <w:r w:rsidR="007046DF">
        <w:t xml:space="preserve">an audio track (id 1), a video track track (id 2), and one </w:t>
      </w:r>
      <w:r>
        <w:t>overlay</w:t>
      </w:r>
      <w:r w:rsidR="007046DF">
        <w:t xml:space="preserve"> HTML track (id 3), the HTML providing the track layout could be the following:</w:t>
      </w:r>
      <w:r>
        <w:t xml:space="preserve"> </w:t>
      </w:r>
    </w:p>
    <w:p w14:paraId="70F80BDE" w14:textId="77777777" w:rsidR="009970F4" w:rsidRPr="007E3044" w:rsidRDefault="009970F4" w:rsidP="009970F4">
      <w:pPr>
        <w:pBdr>
          <w:top w:val="single" w:sz="4" w:space="1" w:color="auto"/>
          <w:left w:val="single" w:sz="4" w:space="4" w:color="auto"/>
          <w:bottom w:val="single" w:sz="4" w:space="1" w:color="auto"/>
          <w:right w:val="single" w:sz="4" w:space="4" w:color="auto"/>
        </w:pBdr>
        <w:jc w:val="left"/>
        <w:rPr>
          <w:rFonts w:ascii="Courier New" w:hAnsi="Courier New" w:cs="Courier New"/>
          <w:sz w:val="18"/>
        </w:rPr>
      </w:pPr>
      <w:r w:rsidRPr="007E3044">
        <w:rPr>
          <w:rFonts w:ascii="Courier New" w:hAnsi="Courier New" w:cs="Courier New"/>
          <w:sz w:val="18"/>
        </w:rPr>
        <w:t xml:space="preserve">&lt;video src="file.mp4"&gt; </w:t>
      </w:r>
      <w:r w:rsidRPr="007E3044">
        <w:rPr>
          <w:rFonts w:ascii="Courier New" w:hAnsi="Courier New" w:cs="Courier New"/>
          <w:sz w:val="18"/>
        </w:rPr>
        <w:br/>
        <w:t>&lt;track src="</w:t>
      </w:r>
      <w:r>
        <w:rPr>
          <w:rFonts w:ascii="Courier New" w:hAnsi="Courier New" w:cs="Courier New"/>
          <w:sz w:val="18"/>
        </w:rPr>
        <w:t>file</w:t>
      </w:r>
      <w:r w:rsidRPr="007E3044">
        <w:rPr>
          <w:rFonts w:ascii="Courier New" w:hAnsi="Courier New" w:cs="Courier New"/>
          <w:sz w:val="18"/>
        </w:rPr>
        <w:t>.mp4</w:t>
      </w:r>
      <w:r>
        <w:rPr>
          <w:rFonts w:ascii="Courier New" w:hAnsi="Courier New" w:cs="Courier New"/>
          <w:sz w:val="18"/>
        </w:rPr>
        <w:t>#trackID=</w:t>
      </w:r>
      <w:r w:rsidR="007046DF">
        <w:rPr>
          <w:rFonts w:ascii="Courier New" w:hAnsi="Courier New" w:cs="Courier New"/>
          <w:sz w:val="18"/>
        </w:rPr>
        <w:t>3</w:t>
      </w:r>
      <w:r w:rsidRPr="007E3044">
        <w:rPr>
          <w:rFonts w:ascii="Courier New" w:hAnsi="Courier New" w:cs="Courier New"/>
          <w:sz w:val="18"/>
        </w:rPr>
        <w:t xml:space="preserve">"&gt; </w:t>
      </w:r>
      <w:r w:rsidRPr="007E3044">
        <w:rPr>
          <w:rFonts w:ascii="Courier New" w:hAnsi="Courier New" w:cs="Courier New"/>
          <w:sz w:val="18"/>
        </w:rPr>
        <w:br/>
        <w:t>&lt;/video&gt;</w:t>
      </w:r>
    </w:p>
    <w:p w14:paraId="76EC2D25" w14:textId="77777777" w:rsidR="009970F4" w:rsidRDefault="009970F4" w:rsidP="00744D76"/>
    <w:p w14:paraId="5D8CDB0D" w14:textId="77777777" w:rsidR="007046DF" w:rsidRPr="00744D76" w:rsidRDefault="007046DF" w:rsidP="00744D76">
      <w:r>
        <w:t xml:space="preserve">Note: the HTML could be embedded in the file as an item. </w:t>
      </w:r>
    </w:p>
    <w:p w14:paraId="7FBC703D" w14:textId="77777777" w:rsidR="009970F4" w:rsidRDefault="009970F4" w:rsidP="009970F4">
      <w:pPr>
        <w:pStyle w:val="Heading2"/>
      </w:pPr>
      <w:r>
        <w:t>Track layout using ISOBMFF Track headers</w:t>
      </w:r>
    </w:p>
    <w:p w14:paraId="7B2AD14A" w14:textId="77777777" w:rsidR="007046DF" w:rsidRDefault="007046DF" w:rsidP="00744D76">
      <w:r>
        <w:t>Assuming that the file 'file.mp4' contains an audio track (id 1), a video track track (id 2), and one overlay HTML track (id 3), and that there is no HTML providing the track layout, a media player can rely on the track header information:</w:t>
      </w:r>
    </w:p>
    <w:p w14:paraId="34ABEAE9" w14:textId="77777777" w:rsidR="007046DF" w:rsidRDefault="007046DF" w:rsidP="00744D76"/>
    <w:p w14:paraId="425FBD31" w14:textId="77777777" w:rsidR="007046DF" w:rsidRPr="007A245F" w:rsidRDefault="007046DF" w:rsidP="00744D76">
      <w:pPr>
        <w:rPr>
          <w:rFonts w:ascii="Courier New" w:hAnsi="Courier New" w:cs="Courier New"/>
        </w:rPr>
      </w:pPr>
      <w:r w:rsidRPr="007A245F">
        <w:rPr>
          <w:rFonts w:ascii="Courier New" w:hAnsi="Courier New" w:cs="Courier New"/>
        </w:rPr>
        <w:t>track 1 (audio): width: 0, height 0</w:t>
      </w:r>
    </w:p>
    <w:p w14:paraId="6DE9E4C1" w14:textId="77777777" w:rsidR="007046DF" w:rsidRPr="007A245F" w:rsidRDefault="007046DF" w:rsidP="007046DF">
      <w:pPr>
        <w:rPr>
          <w:rFonts w:ascii="Courier New" w:hAnsi="Courier New" w:cs="Courier New"/>
        </w:rPr>
      </w:pPr>
      <w:r w:rsidRPr="007A245F">
        <w:rPr>
          <w:rFonts w:ascii="Courier New" w:hAnsi="Courier New" w:cs="Courier New"/>
        </w:rPr>
        <w:t>track 2 (video): width: 3840, height: 2160, layer: 0</w:t>
      </w:r>
    </w:p>
    <w:p w14:paraId="40F9A5CB" w14:textId="77777777" w:rsidR="007046DF" w:rsidRPr="007A245F" w:rsidRDefault="007046DF" w:rsidP="007046DF">
      <w:pPr>
        <w:rPr>
          <w:rFonts w:ascii="Courier New" w:hAnsi="Courier New" w:cs="Courier New"/>
        </w:rPr>
      </w:pPr>
      <w:r w:rsidRPr="007A245F">
        <w:rPr>
          <w:rFonts w:ascii="Courier New" w:hAnsi="Courier New" w:cs="Courier New"/>
        </w:rPr>
        <w:t>track 3 (HTML overlay): width: 3840, height: 2160, layer: -1</w:t>
      </w:r>
    </w:p>
    <w:p w14:paraId="445A22F4" w14:textId="77777777" w:rsidR="007046DF" w:rsidRDefault="007046DF" w:rsidP="007046DF"/>
    <w:p w14:paraId="031DFA73" w14:textId="7CCBAC7F" w:rsidR="000C5D6F" w:rsidRDefault="007046DF" w:rsidP="00744D76">
      <w:r>
        <w:t>In this case, the HTML track will be rendered on top of a the video track with a rendering window size equal to that of the video track.</w:t>
      </w:r>
    </w:p>
    <w:p w14:paraId="662A94AC" w14:textId="77777777" w:rsidR="00EB0D00" w:rsidRPr="00EB0D00" w:rsidRDefault="00EB0D00" w:rsidP="00EB0D00">
      <w:pPr>
        <w:pStyle w:val="Heading2"/>
      </w:pPr>
      <w:bookmarkStart w:id="5" w:name="_GoBack"/>
      <w:bookmarkEnd w:id="5"/>
      <w:r w:rsidRPr="00EB0D00">
        <w:rPr>
          <w:rFonts w:hint="eastAsia"/>
        </w:rPr>
        <w:t xml:space="preserve">Non-embedded HTML page launches entry point HTML stored </w:t>
      </w:r>
      <w:r w:rsidRPr="00EB0D00">
        <w:t>in</w:t>
      </w:r>
      <w:r w:rsidRPr="00EB0D00">
        <w:rPr>
          <w:rFonts w:hint="eastAsia"/>
        </w:rPr>
        <w:t xml:space="preserve"> </w:t>
      </w:r>
      <w:r>
        <w:t>an ISOBMFF file</w:t>
      </w:r>
    </w:p>
    <w:p w14:paraId="0A9679C2" w14:textId="77777777" w:rsidR="00EB0D00" w:rsidRDefault="00EB0D00" w:rsidP="00EB0D00">
      <w:pPr>
        <w:rPr>
          <w:lang w:eastAsia="ja-JP"/>
        </w:rPr>
      </w:pPr>
      <w:r>
        <w:t>Assuming the Web content is the following HTML code (not contained inside the ISOBMFF file but delivered out-of-band):</w:t>
      </w:r>
    </w:p>
    <w:p w14:paraId="49C9B0D6" w14:textId="77777777" w:rsidR="00EB0D00" w:rsidRDefault="00EB0D00" w:rsidP="00EB0D00">
      <w:pPr>
        <w:rPr>
          <w:lang w:eastAsia="ja-JP"/>
        </w:rPr>
      </w:pPr>
    </w:p>
    <w:p w14:paraId="5991E5C5"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&lt;!DOCTYPE html&gt;</w:t>
      </w:r>
    </w:p>
    <w:p w14:paraId="4D28A336"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&lt;html&gt;</w:t>
      </w:r>
    </w:p>
    <w:p w14:paraId="2B0A36FE"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&lt;head&gt;</w:t>
      </w:r>
    </w:p>
    <w:p w14:paraId="41EC8916"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&lt;script&gt;</w:t>
      </w:r>
    </w:p>
    <w:p w14:paraId="2A53F087"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function onload() {</w:t>
      </w:r>
    </w:p>
    <w:p w14:paraId="713F3538"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var videoURL="video.mp4";</w:t>
      </w:r>
    </w:p>
    <w:p w14:paraId="20E99ECE"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 some logic fetch the video file and find the entryPageURL in MetaBox</w:t>
      </w:r>
    </w:p>
    <w:p w14:paraId="3D7E093F"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document.getElementById('content').src = entryPageURL;</w:t>
      </w:r>
    </w:p>
    <w:p w14:paraId="27358982"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w:t>
      </w:r>
    </w:p>
    <w:p w14:paraId="4BE90EFA"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&lt;/script&gt;</w:t>
      </w:r>
    </w:p>
    <w:p w14:paraId="46F062FD"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&lt;/head&gt;</w:t>
      </w:r>
    </w:p>
    <w:p w14:paraId="0F125968"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&lt;body onLoad="onload()"&gt;</w:t>
      </w:r>
    </w:p>
    <w:p w14:paraId="4DFCA7EC"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&lt;!-- The web content embedded in the video file is presented in the iframe --&gt;</w:t>
      </w:r>
    </w:p>
    <w:p w14:paraId="70C2EAF6"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&lt;iframe id="content" width="1280" height="960" allowfullscreen/&gt;</w:t>
      </w:r>
    </w:p>
    <w:p w14:paraId="00BCE498" w14:textId="77777777" w:rsidR="00EB0D00" w:rsidRPr="006510CC"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 xml:space="preserve">  &lt;/body&gt;</w:t>
      </w:r>
    </w:p>
    <w:p w14:paraId="699A4D32" w14:textId="77777777" w:rsidR="00EB0D00"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lang w:eastAsia="ja-JP"/>
        </w:rPr>
      </w:pPr>
      <w:r w:rsidRPr="006510CC">
        <w:rPr>
          <w:rFonts w:ascii="Courier New" w:hAnsi="Courier New" w:cs="Courier New"/>
          <w:sz w:val="18"/>
          <w:lang w:eastAsia="ja-JP"/>
        </w:rPr>
        <w:t>&lt;/html&gt;</w:t>
      </w:r>
    </w:p>
    <w:p w14:paraId="5F9056EC" w14:textId="77777777" w:rsidR="00EB0D00" w:rsidRDefault="00EB0D00" w:rsidP="00EB0D00"/>
    <w:p w14:paraId="3F638648" w14:textId="77777777" w:rsidR="00EB0D00" w:rsidRDefault="00EB0D00" w:rsidP="00EB0D00">
      <w:pPr>
        <w:rPr>
          <w:lang w:eastAsia="ja-JP"/>
        </w:rPr>
      </w:pPr>
      <w:r>
        <w:rPr>
          <w:rFonts w:hint="eastAsia"/>
          <w:lang w:eastAsia="ja-JP"/>
        </w:rPr>
        <w:t xml:space="preserve">The JavaScript code </w:t>
      </w:r>
      <w:r>
        <w:t>fetch</w:t>
      </w:r>
      <w:r>
        <w:rPr>
          <w:rFonts w:hint="eastAsia"/>
          <w:lang w:eastAsia="ja-JP"/>
        </w:rPr>
        <w:t>es</w:t>
      </w:r>
      <w:r>
        <w:t xml:space="preserve"> the MP4 file </w:t>
      </w:r>
      <w:r>
        <w:rPr>
          <w:rFonts w:hint="eastAsia"/>
          <w:lang w:eastAsia="ja-JP"/>
        </w:rPr>
        <w:t xml:space="preserve">(video.mp4) </w:t>
      </w:r>
      <w:r>
        <w:t xml:space="preserve">and </w:t>
      </w:r>
      <w:r>
        <w:rPr>
          <w:rFonts w:hint="eastAsia"/>
          <w:lang w:eastAsia="ja-JP"/>
        </w:rPr>
        <w:t>extract</w:t>
      </w:r>
      <w:r>
        <w:t xml:space="preserve"> the entry point </w:t>
      </w:r>
      <w:r>
        <w:rPr>
          <w:rFonts w:hint="eastAsia"/>
          <w:lang w:eastAsia="ja-JP"/>
        </w:rPr>
        <w:t xml:space="preserve">HTML </w:t>
      </w:r>
      <w:r>
        <w:t xml:space="preserve">in </w:t>
      </w:r>
      <w:r>
        <w:rPr>
          <w:rFonts w:hint="eastAsia"/>
          <w:lang w:eastAsia="ja-JP"/>
        </w:rPr>
        <w:t>that file,</w:t>
      </w:r>
      <w:r>
        <w:t xml:space="preserve"> and then link </w:t>
      </w:r>
      <w:r>
        <w:rPr>
          <w:rFonts w:hint="eastAsia"/>
          <w:lang w:eastAsia="ja-JP"/>
        </w:rPr>
        <w:t>it</w:t>
      </w:r>
      <w:r>
        <w:t xml:space="preserve"> with the src attribute of the iframe</w:t>
      </w:r>
      <w:r>
        <w:rPr>
          <w:rFonts w:hint="eastAsia"/>
          <w:lang w:eastAsia="ja-JP"/>
        </w:rPr>
        <w:t>.</w:t>
      </w:r>
    </w:p>
    <w:p w14:paraId="68235D3B" w14:textId="77777777" w:rsidR="00EB0D00" w:rsidRPr="00225859" w:rsidRDefault="00EB0D00" w:rsidP="00EB0D00">
      <w:pPr>
        <w:rPr>
          <w:lang w:eastAsia="ja-JP"/>
        </w:rPr>
      </w:pPr>
    </w:p>
    <w:p w14:paraId="2FBCA1E9" w14:textId="77777777" w:rsidR="00EB0D00" w:rsidRDefault="00EB0D00" w:rsidP="00EB0D00">
      <w:r>
        <w:t>The ISOBMFF file can be structured as follows:</w:t>
      </w:r>
    </w:p>
    <w:p w14:paraId="729C3CAF" w14:textId="77777777" w:rsidR="00EB0D00" w:rsidRDefault="00EB0D00" w:rsidP="00EB0D00">
      <w:pPr>
        <w:pStyle w:val="ListParagraph"/>
        <w:numPr>
          <w:ilvl w:val="0"/>
          <w:numId w:val="30"/>
        </w:numPr>
      </w:pPr>
      <w:r>
        <w:t>track 1: audio track</w:t>
      </w:r>
    </w:p>
    <w:p w14:paraId="6ED10BFE" w14:textId="77777777" w:rsidR="00EB0D00" w:rsidRDefault="00EB0D00" w:rsidP="00EB0D00">
      <w:pPr>
        <w:pStyle w:val="ListParagraph"/>
        <w:numPr>
          <w:ilvl w:val="0"/>
          <w:numId w:val="30"/>
        </w:numPr>
      </w:pPr>
      <w:r>
        <w:t>track 2: video track</w:t>
      </w:r>
    </w:p>
    <w:p w14:paraId="64C60A61" w14:textId="77777777" w:rsidR="00EB0D00" w:rsidRDefault="00EB0D00" w:rsidP="00EB0D00">
      <w:pPr>
        <w:pStyle w:val="ListParagraph"/>
        <w:numPr>
          <w:ilvl w:val="0"/>
          <w:numId w:val="30"/>
        </w:numPr>
      </w:pPr>
      <w:r>
        <w:t xml:space="preserve">one top level </w:t>
      </w:r>
      <w:r>
        <w:rPr>
          <w:rFonts w:ascii="Courier New" w:hAnsi="Courier New" w:cs="Courier New"/>
        </w:rPr>
        <w:t>MetaBox</w:t>
      </w:r>
      <w:r>
        <w:t xml:space="preserve"> with the following </w:t>
      </w:r>
    </w:p>
    <w:p w14:paraId="1C8915DD" w14:textId="77777777" w:rsidR="00EB0D00" w:rsidRDefault="00EB0D00" w:rsidP="00EB0D00">
      <w:pPr>
        <w:pStyle w:val="ListParagraph"/>
        <w:numPr>
          <w:ilvl w:val="1"/>
          <w:numId w:val="30"/>
        </w:numPr>
      </w:pPr>
      <w:r>
        <w:t>handler: html</w:t>
      </w:r>
    </w:p>
    <w:p w14:paraId="521884F8" w14:textId="77777777" w:rsidR="00EB0D00" w:rsidRDefault="00EB0D00" w:rsidP="00EB0D00">
      <w:pPr>
        <w:pStyle w:val="ListParagraph"/>
        <w:numPr>
          <w:ilvl w:val="1"/>
          <w:numId w:val="30"/>
        </w:numPr>
      </w:pPr>
      <w:r>
        <w:t>primary item: 1</w:t>
      </w:r>
    </w:p>
    <w:p w14:paraId="11B1F517" w14:textId="77777777" w:rsidR="00EB0D00" w:rsidRDefault="00EB0D00" w:rsidP="00EB0D00">
      <w:pPr>
        <w:pStyle w:val="ListParagraph"/>
        <w:numPr>
          <w:ilvl w:val="1"/>
          <w:numId w:val="30"/>
        </w:numPr>
      </w:pPr>
      <w:r>
        <w:t>items</w:t>
      </w:r>
    </w:p>
    <w:p w14:paraId="73142268" w14:textId="77777777" w:rsidR="00EB0D00" w:rsidRDefault="00EB0D00" w:rsidP="00EB0D00">
      <w:pPr>
        <w:pStyle w:val="ListParagraph"/>
        <w:numPr>
          <w:ilvl w:val="2"/>
          <w:numId w:val="30"/>
        </w:numPr>
      </w:pPr>
      <w:r>
        <w:t>id: 1, content_type: text/html, name: (any name), location: offset O1, length L1</w:t>
      </w:r>
    </w:p>
    <w:p w14:paraId="6678F2AE" w14:textId="77777777" w:rsidR="00EB0D00" w:rsidRDefault="00EB0D00" w:rsidP="00EB0D00">
      <w:pPr>
        <w:pStyle w:val="ListParagraph"/>
        <w:numPr>
          <w:ilvl w:val="2"/>
          <w:numId w:val="30"/>
        </w:numPr>
      </w:pPr>
      <w:r>
        <w:t xml:space="preserve">id 2: content_type: video/mp4, name: </w:t>
      </w:r>
      <w:r>
        <w:rPr>
          <w:rFonts w:hint="eastAsia"/>
          <w:lang w:eastAsia="ja-JP"/>
        </w:rPr>
        <w:t>video</w:t>
      </w:r>
      <w:r>
        <w:t>.mp4, location: 0, offset: entire file length</w:t>
      </w:r>
    </w:p>
    <w:p w14:paraId="4902E3A3" w14:textId="77777777" w:rsidR="00EB0D00" w:rsidRPr="0055724C" w:rsidRDefault="00EB0D00" w:rsidP="00EB0D00">
      <w:pPr>
        <w:rPr>
          <w:lang w:eastAsia="ja-JP"/>
        </w:rPr>
      </w:pPr>
    </w:p>
    <w:p w14:paraId="0EE3C9AC" w14:textId="77777777" w:rsidR="00EB0D00" w:rsidRDefault="00EB0D00" w:rsidP="00EB0D00">
      <w:pPr>
        <w:rPr>
          <w:lang w:eastAsia="ja-JP"/>
        </w:rPr>
      </w:pPr>
      <w:r>
        <w:rPr>
          <w:rFonts w:hint="eastAsia"/>
          <w:lang w:eastAsia="ja-JP"/>
        </w:rPr>
        <w:t xml:space="preserve">The HTML content in the </w:t>
      </w:r>
      <w:r w:rsidRPr="00A02037">
        <w:rPr>
          <w:rFonts w:ascii="Courier New" w:hAnsi="Courier New" w:cs="Courier New"/>
          <w:lang w:eastAsia="ja-JP"/>
        </w:rPr>
        <w:t>MetaBox</w:t>
      </w:r>
      <w:r>
        <w:rPr>
          <w:rFonts w:hint="eastAsia"/>
          <w:lang w:eastAsia="ja-JP"/>
        </w:rPr>
        <w:t xml:space="preserve"> can be as following.</w:t>
      </w:r>
    </w:p>
    <w:p w14:paraId="53BC7CB6" w14:textId="77777777" w:rsidR="00EB0D00" w:rsidRPr="00225859" w:rsidRDefault="00EB0D00" w:rsidP="00EB0D00">
      <w:pPr>
        <w:rPr>
          <w:lang w:eastAsia="ja-JP"/>
        </w:rPr>
      </w:pPr>
    </w:p>
    <w:p w14:paraId="010938EC" w14:textId="77777777" w:rsidR="00EB0D00"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&lt;!doctype html&gt;</w:t>
      </w:r>
    </w:p>
    <w:p w14:paraId="59D9714D" w14:textId="77777777" w:rsidR="00EB0D00"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14:paraId="05DC8054" w14:textId="77777777" w:rsidR="00EB0D00"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14:paraId="7733BDED" w14:textId="77777777" w:rsidR="00EB0D00"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&lt;video src="</w:t>
      </w:r>
      <w:r>
        <w:rPr>
          <w:rFonts w:ascii="Courier New" w:hAnsi="Courier New" w:cs="Courier New" w:hint="eastAsia"/>
          <w:sz w:val="18"/>
          <w:lang w:eastAsia="ja-JP"/>
        </w:rPr>
        <w:t>video</w:t>
      </w:r>
      <w:r>
        <w:rPr>
          <w:rFonts w:ascii="Courier New" w:hAnsi="Courier New" w:cs="Courier New"/>
          <w:sz w:val="18"/>
        </w:rPr>
        <w:t>.mp4"&gt;&lt;/video&gt;</w:t>
      </w:r>
    </w:p>
    <w:p w14:paraId="170A1BC5" w14:textId="77777777" w:rsidR="00EB0D00"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14:paraId="79D812FA" w14:textId="77777777" w:rsidR="00EB0D00" w:rsidRDefault="00EB0D00" w:rsidP="00EB0D00">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14:paraId="6BFE731D" w14:textId="7409D243" w:rsidR="000C5D6F" w:rsidRDefault="000C5D6F" w:rsidP="00744D76"/>
    <w:p w14:paraId="66CFC74B" w14:textId="77777777" w:rsidR="00C8786E" w:rsidRDefault="00C8786E" w:rsidP="00C8786E">
      <w:pPr>
        <w:pStyle w:val="Heading1"/>
      </w:pPr>
      <w:r>
        <w:t xml:space="preserve">Annex – </w:t>
      </w:r>
      <w:r w:rsidR="00BC77E2">
        <w:t>Possible architecture</w:t>
      </w:r>
      <w:r w:rsidR="00E40F3D">
        <w:t>s</w:t>
      </w:r>
      <w:r w:rsidR="00BC77E2">
        <w:t xml:space="preserve"> </w:t>
      </w:r>
      <w:r>
        <w:t>in Web Browsers</w:t>
      </w:r>
    </w:p>
    <w:p w14:paraId="4C1D6768" w14:textId="77777777" w:rsidR="00AD78FC" w:rsidRDefault="00AD78FC" w:rsidP="00C710BE">
      <w:pPr>
        <w:pStyle w:val="Heading2"/>
      </w:pPr>
      <w:r>
        <w:t>Overview</w:t>
      </w:r>
    </w:p>
    <w:p w14:paraId="7C422C62" w14:textId="1525664D" w:rsidR="005D65BC" w:rsidRDefault="00AD78FC" w:rsidP="00C710BE">
      <w:r>
        <w:t>There are several possible ways to implement the above processing models in Web Browsers. This annex introduces several options.</w:t>
      </w:r>
    </w:p>
    <w:p w14:paraId="56D25C5D" w14:textId="5F2E3741" w:rsidR="00EB0D00" w:rsidRDefault="00EB0D00" w:rsidP="00C710BE"/>
    <w:p w14:paraId="0B0A9202" w14:textId="262528F5" w:rsidR="00EB0D00" w:rsidRDefault="00EB0D00" w:rsidP="00EB0D00">
      <w:pPr>
        <w:ind w:left="576"/>
      </w:pPr>
      <w:r>
        <w:t>Editor's note: We should add a discussion about the use of Media Source Extension that it should be extended to handle the track types defined here.</w:t>
      </w:r>
    </w:p>
    <w:p w14:paraId="4B23F7EF" w14:textId="77777777" w:rsidR="000448F9" w:rsidRDefault="000448F9" w:rsidP="00C710BE">
      <w:pPr>
        <w:pStyle w:val="Heading2"/>
      </w:pPr>
      <w:r>
        <w:t>Using ServiceWorkers</w:t>
      </w:r>
    </w:p>
    <w:p w14:paraId="3DEB599A" w14:textId="3776FB23" w:rsidR="00AD78FC" w:rsidRDefault="00AD78FC" w:rsidP="00C710BE">
      <w:r>
        <w:t xml:space="preserve">A Service Worker is a JavaScript piece of code that runs in a Web browser outside of the context of a web page but associated to a domain. A Service Worker can intercept all request made by all web content coming from that domain. In the context of this document, a Service Worker can be used to extract items and place them in a cache; and to extract the JavaScript samples and forward them to the script tag. </w:t>
      </w:r>
    </w:p>
    <w:p w14:paraId="457B2CBD" w14:textId="77777777" w:rsidR="00EB0D00" w:rsidRDefault="00EB0D00" w:rsidP="00EB0D00">
      <w:r w:rsidRPr="00A3196D">
        <w:rPr>
          <w:noProof/>
          <w:lang w:eastAsia="ja-JP"/>
        </w:rPr>
        <w:drawing>
          <wp:inline distT="0" distB="0" distL="0" distR="0" wp14:anchorId="649281E8" wp14:editId="638E8921">
            <wp:extent cx="5940425" cy="3341370"/>
            <wp:effectExtent l="0" t="0" r="3175"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341370"/>
                    </a:xfrm>
                    <a:prstGeom prst="rect">
                      <a:avLst/>
                    </a:prstGeom>
                  </pic:spPr>
                </pic:pic>
              </a:graphicData>
            </a:graphic>
          </wp:inline>
        </w:drawing>
      </w:r>
    </w:p>
    <w:p w14:paraId="6A8D3019" w14:textId="1016998C" w:rsidR="00EB0D00" w:rsidRPr="00AD78FC" w:rsidRDefault="00EB0D00" w:rsidP="00EB0D00">
      <w:pPr>
        <w:jc w:val="center"/>
        <w:rPr>
          <w:lang w:eastAsia="ja-JP"/>
        </w:rPr>
      </w:pPr>
      <w:r>
        <w:rPr>
          <w:rFonts w:hint="eastAsia"/>
          <w:lang w:eastAsia="ja-JP"/>
        </w:rPr>
        <w:t>Figure 2 (title TBD)</w:t>
      </w:r>
    </w:p>
    <w:p w14:paraId="08D93141" w14:textId="77777777" w:rsidR="00C8786E" w:rsidRDefault="00C8786E" w:rsidP="00C710BE">
      <w:pPr>
        <w:pStyle w:val="Heading2"/>
      </w:pPr>
      <w:r>
        <w:t>Using TextTrack cues</w:t>
      </w:r>
    </w:p>
    <w:p w14:paraId="0F4348F5" w14:textId="0DABE8A4" w:rsidR="00AD78FC" w:rsidRDefault="00AD78FC" w:rsidP="00C710BE">
      <w:r>
        <w:t xml:space="preserve">HTML defines the TextTrack API. </w:t>
      </w:r>
      <w:r w:rsidR="00565D68">
        <w:t>T</w:t>
      </w:r>
      <w:r>
        <w:t>his API can be used to trigger the processing of HTML or JavaScript code at media presentation times.</w:t>
      </w:r>
      <w:r w:rsidR="00565D68">
        <w:t xml:space="preserve"> This requires the HTML</w:t>
      </w:r>
      <w:r w:rsidR="005D65BC">
        <w:t xml:space="preserve">, </w:t>
      </w:r>
      <w:r w:rsidR="00565D68">
        <w:t>JavaScript code</w:t>
      </w:r>
      <w:r w:rsidR="005D65BC">
        <w:t>, or WebVTT metadata cues</w:t>
      </w:r>
      <w:r w:rsidR="00565D68">
        <w:t xml:space="preserve"> to be extracted and placed into cues whose time is the sample presentation time.</w:t>
      </w:r>
    </w:p>
    <w:p w14:paraId="3C9052D7" w14:textId="77777777" w:rsidR="00EB0D00" w:rsidRDefault="00EB0D00" w:rsidP="00EB0D00">
      <w:pPr>
        <w:rPr>
          <w:lang w:eastAsia="ja-JP"/>
        </w:rPr>
      </w:pPr>
      <w:r>
        <w:rPr>
          <w:noProof/>
          <w:lang w:eastAsia="ja-JP"/>
        </w:rPr>
        <w:drawing>
          <wp:inline distT="0" distB="0" distL="0" distR="0" wp14:anchorId="700DE5D2" wp14:editId="603699FB">
            <wp:extent cx="5940425" cy="2860675"/>
            <wp:effectExtent l="0" t="0" r="3175" b="0"/>
            <wp:docPr id="5"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0425" cy="2860675"/>
                    </a:xfrm>
                    <a:prstGeom prst="rect">
                      <a:avLst/>
                    </a:prstGeom>
                    <a:noFill/>
                  </pic:spPr>
                </pic:pic>
              </a:graphicData>
            </a:graphic>
          </wp:inline>
        </w:drawing>
      </w:r>
    </w:p>
    <w:p w14:paraId="07C6C8B1" w14:textId="77777777" w:rsidR="00EB0D00" w:rsidRDefault="00EB0D00" w:rsidP="00EB0D00">
      <w:pPr>
        <w:jc w:val="center"/>
        <w:rPr>
          <w:noProof/>
          <w:lang w:eastAsia="ja-JP"/>
        </w:rPr>
      </w:pPr>
      <w:r>
        <w:rPr>
          <w:rFonts w:hint="eastAsia"/>
          <w:noProof/>
          <w:lang w:eastAsia="ja-JP"/>
        </w:rPr>
        <w:t>Figure 3 (title TBD)</w:t>
      </w:r>
    </w:p>
    <w:p w14:paraId="170882D8" w14:textId="77777777" w:rsidR="00EB0D00" w:rsidRPr="00AD78FC" w:rsidRDefault="00EB0D00" w:rsidP="00C710BE"/>
    <w:p w14:paraId="23529747" w14:textId="77777777" w:rsidR="00C8786E" w:rsidRDefault="00C8786E" w:rsidP="00C710BE">
      <w:pPr>
        <w:pStyle w:val="Heading2"/>
      </w:pPr>
      <w:r>
        <w:lastRenderedPageBreak/>
        <w:t>Using WebSocket</w:t>
      </w:r>
    </w:p>
    <w:p w14:paraId="32824214" w14:textId="21AA7B7D" w:rsidR="00C8786E" w:rsidRDefault="00AD78FC" w:rsidP="00C710BE">
      <w:r>
        <w:t xml:space="preserve">An implementation may also decide to use a Web Socket connection between the HTML page in the browser and the media player JavaScript </w:t>
      </w:r>
      <w:r w:rsidR="00565D68">
        <w:t>extractor. The extractor would provide the JavaScript code to be executed at the sample presentation time.</w:t>
      </w:r>
    </w:p>
    <w:p w14:paraId="338B5D20" w14:textId="77777777" w:rsidR="00EB0D00" w:rsidRDefault="00EB0D00" w:rsidP="00EB0D00">
      <w:pPr>
        <w:rPr>
          <w:noProof/>
          <w:lang w:eastAsia="ja-JP"/>
        </w:rPr>
      </w:pPr>
      <w:r>
        <w:rPr>
          <w:noProof/>
          <w:lang w:eastAsia="ja-JP"/>
        </w:rPr>
        <w:drawing>
          <wp:inline distT="0" distB="0" distL="0" distR="0" wp14:anchorId="4C968E5C" wp14:editId="46E04C11">
            <wp:extent cx="5786562" cy="3221025"/>
            <wp:effectExtent l="0" t="0" r="508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1470" cy="3223757"/>
                    </a:xfrm>
                    <a:prstGeom prst="rect">
                      <a:avLst/>
                    </a:prstGeom>
                    <a:noFill/>
                  </pic:spPr>
                </pic:pic>
              </a:graphicData>
            </a:graphic>
          </wp:inline>
        </w:drawing>
      </w:r>
    </w:p>
    <w:p w14:paraId="24503198" w14:textId="46002D04" w:rsidR="00EB0D00" w:rsidRDefault="00EB0D00" w:rsidP="00EB0D00">
      <w:pPr>
        <w:tabs>
          <w:tab w:val="left" w:pos="360"/>
          <w:tab w:val="left" w:pos="720"/>
          <w:tab w:val="left" w:pos="1080"/>
          <w:tab w:val="left" w:pos="1440"/>
        </w:tabs>
        <w:overflowPunct w:val="0"/>
        <w:autoSpaceDE w:val="0"/>
        <w:autoSpaceDN w:val="0"/>
        <w:adjustRightInd w:val="0"/>
        <w:spacing w:before="136"/>
        <w:jc w:val="center"/>
        <w:textAlignment w:val="baseline"/>
        <w:rPr>
          <w:lang w:eastAsia="ja-JP"/>
        </w:rPr>
      </w:pPr>
      <w:r>
        <w:rPr>
          <w:rFonts w:hint="eastAsia"/>
          <w:lang w:eastAsia="ja-JP"/>
        </w:rPr>
        <w:t>Figure 4 (title TBD)</w:t>
      </w:r>
    </w:p>
    <w:p w14:paraId="4A2DD773" w14:textId="77777777" w:rsidR="004B4F70" w:rsidRDefault="004B4F70" w:rsidP="004B4F70">
      <w:pPr>
        <w:pStyle w:val="Heading2"/>
      </w:pPr>
      <w:r>
        <w:t>Using MSE</w:t>
      </w:r>
    </w:p>
    <w:p w14:paraId="5BAF3CFA" w14:textId="176C364D" w:rsidR="004B4F70" w:rsidRDefault="004B4F70" w:rsidP="00C710BE">
      <w:r>
        <w:t xml:space="preserve">It should be possible to consume ISOBMFF files with the tracks defined in this document with the MediaSource API. In particular, currently MSE </w:t>
      </w:r>
      <w:r w:rsidRPr="00813DE0">
        <w:t>insists that presentations with unrecognized tracks be ignored</w:t>
      </w:r>
      <w:r>
        <w:t>.</w:t>
      </w:r>
    </w:p>
    <w:p w14:paraId="747E3C74" w14:textId="6932BF11" w:rsidR="00EB0D00" w:rsidRDefault="00EB0D00" w:rsidP="00C710BE"/>
    <w:p w14:paraId="4A53C83C" w14:textId="77777777" w:rsidR="00EB0D00" w:rsidRDefault="00EB0D00" w:rsidP="00EB0D00">
      <w:pPr>
        <w:rPr>
          <w:rStyle w:val="CommentReference"/>
        </w:rPr>
      </w:pPr>
      <w:r>
        <w:rPr>
          <w:noProof/>
          <w:lang w:eastAsia="ja-JP"/>
        </w:rPr>
        <w:drawing>
          <wp:inline distT="0" distB="0" distL="0" distR="0" wp14:anchorId="20EF650D" wp14:editId="1B04587A">
            <wp:extent cx="5808268" cy="3107683"/>
            <wp:effectExtent l="0" t="0" r="2540" b="0"/>
            <wp:docPr id="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7232" cy="3112479"/>
                    </a:xfrm>
                    <a:prstGeom prst="rect">
                      <a:avLst/>
                    </a:prstGeom>
                    <a:noFill/>
                    <a:ln>
                      <a:noFill/>
                    </a:ln>
                  </pic:spPr>
                </pic:pic>
              </a:graphicData>
            </a:graphic>
          </wp:inline>
        </w:drawing>
      </w:r>
      <w:r>
        <w:rPr>
          <w:rStyle w:val="CommentReference"/>
        </w:rPr>
        <w:t xml:space="preserve"> </w:t>
      </w:r>
    </w:p>
    <w:p w14:paraId="5AD8CD96" w14:textId="2E18832C" w:rsidR="00EB0D00" w:rsidRDefault="00EB0D00" w:rsidP="00EB0D00">
      <w:pPr>
        <w:tabs>
          <w:tab w:val="left" w:pos="360"/>
          <w:tab w:val="left" w:pos="720"/>
          <w:tab w:val="left" w:pos="1080"/>
          <w:tab w:val="left" w:pos="1440"/>
        </w:tabs>
        <w:overflowPunct w:val="0"/>
        <w:autoSpaceDE w:val="0"/>
        <w:autoSpaceDN w:val="0"/>
        <w:adjustRightInd w:val="0"/>
        <w:spacing w:before="136"/>
        <w:jc w:val="center"/>
        <w:textAlignment w:val="baseline"/>
        <w:rPr>
          <w:lang w:eastAsia="ja-JP"/>
        </w:rPr>
      </w:pPr>
      <w:r>
        <w:rPr>
          <w:rFonts w:hint="eastAsia"/>
          <w:lang w:eastAsia="ja-JP"/>
        </w:rPr>
        <w:t>Figure 5 (title TBD)</w:t>
      </w:r>
    </w:p>
    <w:p w14:paraId="7BC4A647" w14:textId="422BE063" w:rsidR="000C5D6F" w:rsidRDefault="000C5D6F" w:rsidP="00C710BE"/>
    <w:p w14:paraId="099C9CC9" w14:textId="77777777" w:rsidR="000C5D6F" w:rsidRPr="00AD78FC" w:rsidRDefault="000C5D6F" w:rsidP="000C5D6F">
      <w:pPr>
        <w:ind w:left="576"/>
      </w:pPr>
      <w:r>
        <w:t>Editor's note: We should add a discussion about the use of Media Source Extension that it should be extended to handle the track types defined here.</w:t>
      </w:r>
    </w:p>
    <w:p w14:paraId="284C13B4" w14:textId="77777777" w:rsidR="000C5D6F" w:rsidRDefault="000C5D6F" w:rsidP="00C710BE"/>
    <w:p w14:paraId="6CC339BB" w14:textId="77777777" w:rsidR="002C5906" w:rsidRPr="00BC77E2" w:rsidRDefault="002C5906" w:rsidP="00C710BE"/>
    <w:p w14:paraId="188A9EE4" w14:textId="77777777" w:rsidR="00C8786E" w:rsidRPr="00BC77E2" w:rsidRDefault="00C8786E" w:rsidP="00C710BE"/>
    <w:p w14:paraId="18FE504C" w14:textId="77777777" w:rsidR="00F86491" w:rsidRPr="00F86491" w:rsidRDefault="00F86491" w:rsidP="00F86491">
      <w:bookmarkStart w:id="6" w:name="_Toc445992511"/>
      <w:bookmarkEnd w:id="6"/>
    </w:p>
    <w:sectPr w:rsidR="00F86491" w:rsidRPr="00F86491">
      <w:headerReference w:type="default" r:id="rId13"/>
      <w:footerReference w:type="default" r:id="rId14"/>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EA98" w14:textId="77777777" w:rsidR="005D025D" w:rsidRDefault="005D025D">
      <w:r>
        <w:separator/>
      </w:r>
    </w:p>
  </w:endnote>
  <w:endnote w:type="continuationSeparator" w:id="0">
    <w:p w14:paraId="10E0F750" w14:textId="77777777" w:rsidR="005D025D" w:rsidRDefault="005D025D">
      <w:r>
        <w:continuationSeparator/>
      </w:r>
    </w:p>
  </w:endnote>
  <w:endnote w:type="continuationNotice" w:id="1">
    <w:p w14:paraId="4AEF4C10" w14:textId="77777777" w:rsidR="005D025D" w:rsidRDefault="005D0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34A63" w14:textId="77777777" w:rsidR="005D025D" w:rsidRDefault="005D0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2E7B2" w14:textId="77777777" w:rsidR="005D025D" w:rsidRDefault="005D025D">
      <w:r>
        <w:separator/>
      </w:r>
    </w:p>
  </w:footnote>
  <w:footnote w:type="continuationSeparator" w:id="0">
    <w:p w14:paraId="20FD689A" w14:textId="77777777" w:rsidR="005D025D" w:rsidRDefault="005D025D">
      <w:r>
        <w:continuationSeparator/>
      </w:r>
    </w:p>
  </w:footnote>
  <w:footnote w:type="continuationNotice" w:id="1">
    <w:p w14:paraId="7BE8E1D8" w14:textId="77777777" w:rsidR="005D025D" w:rsidRDefault="005D025D"/>
  </w:footnote>
  <w:footnote w:id="2">
    <w:p w14:paraId="054E41DB" w14:textId="77777777" w:rsidR="005D025D" w:rsidRPr="00C710BE" w:rsidRDefault="005D025D">
      <w:pPr>
        <w:pStyle w:val="FootnoteText"/>
        <w:rPr>
          <w:lang w:val="fr-FR"/>
        </w:rPr>
      </w:pPr>
      <w:r>
        <w:rPr>
          <w:rStyle w:val="FootnoteReference"/>
        </w:rPr>
        <w:footnoteRef/>
      </w:r>
      <w:r>
        <w:t xml:space="preserve"> </w:t>
      </w:r>
      <w:hyperlink r:id="rId1" w:anchor="best-practices-for-metadata-text-tracks" w:history="1">
        <w:r w:rsidRPr="007D149B">
          <w:rPr>
            <w:rStyle w:val="Hyperlink"/>
          </w:rPr>
          <w:t>https://html.spec.whatwg.org/multipage/media.html#best-practices-for-metadata-text-tracks</w:t>
        </w:r>
      </w:hyperlink>
      <w:r>
        <w:t xml:space="preserve"> </w:t>
      </w:r>
    </w:p>
  </w:footnote>
  <w:footnote w:id="3">
    <w:p w14:paraId="264113E0" w14:textId="77777777" w:rsidR="005D025D" w:rsidRPr="00744D76" w:rsidRDefault="005D025D">
      <w:pPr>
        <w:pStyle w:val="FootnoteText"/>
        <w:rPr>
          <w:lang w:val="fr-FR"/>
        </w:rPr>
      </w:pPr>
      <w:r>
        <w:rPr>
          <w:rStyle w:val="FootnoteReference"/>
        </w:rPr>
        <w:footnoteRef/>
      </w:r>
      <w:r w:rsidRPr="00C710BE">
        <w:rPr>
          <w:lang w:val="fr-FR"/>
        </w:rPr>
        <w:t xml:space="preserve"> </w:t>
      </w:r>
      <w:hyperlink r:id="rId2" w:anchor="identifying-a-track-kind-through-a-url" w:history="1">
        <w:r w:rsidRPr="00C710BE">
          <w:rPr>
            <w:rStyle w:val="Hyperlink"/>
            <w:lang w:val="fr-FR"/>
          </w:rPr>
          <w:t>https://html.spec.whatwg.org/multipage/media.html#identifying-a-track-kind-through-a-url</w:t>
        </w:r>
      </w:hyperlink>
    </w:p>
    <w:p w14:paraId="29A43D63" w14:textId="77777777" w:rsidR="005D025D" w:rsidRPr="00C710BE" w:rsidRDefault="005D025D">
      <w:pPr>
        <w:pStyle w:val="FootnoteText"/>
        <w:rPr>
          <w:lang w:val="fr-FR"/>
        </w:rPr>
      </w:pPr>
    </w:p>
  </w:footnote>
  <w:footnote w:id="4">
    <w:p w14:paraId="1CD3BD9B" w14:textId="77777777" w:rsidR="005D025D" w:rsidRPr="00C710BE" w:rsidRDefault="005D025D">
      <w:pPr>
        <w:pStyle w:val="FootnoteText"/>
        <w:rPr>
          <w:lang w:val="fr-FR"/>
        </w:rPr>
      </w:pPr>
      <w:r>
        <w:rPr>
          <w:rStyle w:val="FootnoteReference"/>
        </w:rPr>
        <w:footnoteRef/>
      </w:r>
      <w:r w:rsidRPr="00C710BE">
        <w:rPr>
          <w:lang w:val="fr-FR"/>
        </w:rPr>
        <w:t xml:space="preserve"> </w:t>
      </w:r>
      <w:hyperlink r:id="rId3" w:anchor="text-track-model" w:history="1">
        <w:r w:rsidRPr="00C710BE">
          <w:rPr>
            <w:rStyle w:val="Hyperlink"/>
            <w:lang w:val="fr-FR"/>
          </w:rPr>
          <w:t>https://html.spec.whatwg.org/multipage/media.html#text-track-model</w:t>
        </w:r>
      </w:hyperlink>
      <w:r>
        <w:rPr>
          <w:lang w:val="fr-F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67757" w14:textId="77777777" w:rsidR="005D025D" w:rsidRDefault="005D0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2AC9"/>
    <w:multiLevelType w:val="hybridMultilevel"/>
    <w:tmpl w:val="2D5EC762"/>
    <w:lvl w:ilvl="0" w:tplc="8BE8B72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32FE7"/>
    <w:multiLevelType w:val="hybridMultilevel"/>
    <w:tmpl w:val="E53482A8"/>
    <w:lvl w:ilvl="0" w:tplc="04090001">
      <w:start w:val="1"/>
      <w:numFmt w:val="bullet"/>
      <w:lvlText w:val=""/>
      <w:lvlJc w:val="left"/>
      <w:pPr>
        <w:ind w:left="780" w:hanging="360"/>
      </w:pPr>
      <w:rPr>
        <w:rFonts w:ascii="Times New Roman" w:hAnsi="Times New Roman" w:hint="default"/>
      </w:rPr>
    </w:lvl>
    <w:lvl w:ilvl="1" w:tplc="04090003" w:tentative="1">
      <w:start w:val="1"/>
      <w:numFmt w:val="bullet"/>
      <w:lvlText w:val="o"/>
      <w:lvlJc w:val="left"/>
      <w:pPr>
        <w:ind w:left="1500" w:hanging="360"/>
      </w:pPr>
      <w:rPr>
        <w:rFonts w:ascii="Wingdings" w:hAnsi="Wingdings" w:cs="Wingdings" w:hint="default"/>
      </w:rPr>
    </w:lvl>
    <w:lvl w:ilvl="2" w:tplc="04090005" w:tentative="1">
      <w:start w:val="1"/>
      <w:numFmt w:val="bullet"/>
      <w:lvlText w:val=""/>
      <w:lvlJc w:val="left"/>
      <w:pPr>
        <w:ind w:left="2220" w:hanging="360"/>
      </w:pPr>
      <w:rPr>
        <w:rFonts w:ascii="Calibri" w:hAnsi="Calibri" w:hint="default"/>
      </w:rPr>
    </w:lvl>
    <w:lvl w:ilvl="3" w:tplc="04090001" w:tentative="1">
      <w:start w:val="1"/>
      <w:numFmt w:val="bullet"/>
      <w:lvlText w:val=""/>
      <w:lvlJc w:val="left"/>
      <w:pPr>
        <w:ind w:left="2940" w:hanging="360"/>
      </w:pPr>
      <w:rPr>
        <w:rFonts w:ascii="Times New Roman" w:hAnsi="Times New Roman" w:hint="default"/>
      </w:rPr>
    </w:lvl>
    <w:lvl w:ilvl="4" w:tplc="04090003" w:tentative="1">
      <w:start w:val="1"/>
      <w:numFmt w:val="bullet"/>
      <w:lvlText w:val="o"/>
      <w:lvlJc w:val="left"/>
      <w:pPr>
        <w:ind w:left="3660" w:hanging="360"/>
      </w:pPr>
      <w:rPr>
        <w:rFonts w:ascii="Wingdings" w:hAnsi="Wingdings" w:cs="Wingdings" w:hint="default"/>
      </w:rPr>
    </w:lvl>
    <w:lvl w:ilvl="5" w:tplc="04090005" w:tentative="1">
      <w:start w:val="1"/>
      <w:numFmt w:val="bullet"/>
      <w:lvlText w:val=""/>
      <w:lvlJc w:val="left"/>
      <w:pPr>
        <w:ind w:left="4380" w:hanging="360"/>
      </w:pPr>
      <w:rPr>
        <w:rFonts w:ascii="Calibri" w:hAnsi="Calibri" w:hint="default"/>
      </w:rPr>
    </w:lvl>
    <w:lvl w:ilvl="6" w:tplc="04090001" w:tentative="1">
      <w:start w:val="1"/>
      <w:numFmt w:val="bullet"/>
      <w:lvlText w:val=""/>
      <w:lvlJc w:val="left"/>
      <w:pPr>
        <w:ind w:left="5100" w:hanging="360"/>
      </w:pPr>
      <w:rPr>
        <w:rFonts w:ascii="Times New Roman" w:hAnsi="Times New Roman" w:hint="default"/>
      </w:rPr>
    </w:lvl>
    <w:lvl w:ilvl="7" w:tplc="04090003" w:tentative="1">
      <w:start w:val="1"/>
      <w:numFmt w:val="bullet"/>
      <w:lvlText w:val="o"/>
      <w:lvlJc w:val="left"/>
      <w:pPr>
        <w:ind w:left="5820" w:hanging="360"/>
      </w:pPr>
      <w:rPr>
        <w:rFonts w:ascii="Wingdings" w:hAnsi="Wingdings" w:cs="Wingdings" w:hint="default"/>
      </w:rPr>
    </w:lvl>
    <w:lvl w:ilvl="8" w:tplc="04090005" w:tentative="1">
      <w:start w:val="1"/>
      <w:numFmt w:val="bullet"/>
      <w:lvlText w:val=""/>
      <w:lvlJc w:val="left"/>
      <w:pPr>
        <w:ind w:left="6540" w:hanging="360"/>
      </w:pPr>
      <w:rPr>
        <w:rFonts w:ascii="Calibri" w:hAnsi="Calibri" w:hint="default"/>
      </w:rPr>
    </w:lvl>
  </w:abstractNum>
  <w:abstractNum w:abstractNumId="2" w15:restartNumberingAfterBreak="0">
    <w:nsid w:val="0B3D61AD"/>
    <w:multiLevelType w:val="hybridMultilevel"/>
    <w:tmpl w:val="5DF285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9C7F5E"/>
    <w:multiLevelType w:val="hybridMultilevel"/>
    <w:tmpl w:val="FF9C8BAA"/>
    <w:lvl w:ilvl="0" w:tplc="03E8404C">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B127A0"/>
    <w:multiLevelType w:val="hybridMultilevel"/>
    <w:tmpl w:val="BC56C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C6E92"/>
    <w:multiLevelType w:val="hybridMultilevel"/>
    <w:tmpl w:val="52CE2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BA6712"/>
    <w:multiLevelType w:val="hybridMultilevel"/>
    <w:tmpl w:val="DD826D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B968A4"/>
    <w:multiLevelType w:val="hybridMultilevel"/>
    <w:tmpl w:val="59882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954D76"/>
    <w:multiLevelType w:val="hybridMultilevel"/>
    <w:tmpl w:val="E968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B7F69"/>
    <w:multiLevelType w:val="hybridMultilevel"/>
    <w:tmpl w:val="8962E9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64CC7"/>
    <w:multiLevelType w:val="hybridMultilevel"/>
    <w:tmpl w:val="7226B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D646D9"/>
    <w:multiLevelType w:val="hybridMultilevel"/>
    <w:tmpl w:val="C4F0AA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14B6B"/>
    <w:multiLevelType w:val="hybridMultilevel"/>
    <w:tmpl w:val="226AA420"/>
    <w:lvl w:ilvl="0" w:tplc="04090001">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Calibri" w:hAnsi="Calibri" w:hint="default"/>
      </w:rPr>
    </w:lvl>
  </w:abstractNum>
  <w:abstractNum w:abstractNumId="13" w15:restartNumberingAfterBreak="0">
    <w:nsid w:val="3549779D"/>
    <w:multiLevelType w:val="multilevel"/>
    <w:tmpl w:val="040C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8D1515"/>
    <w:multiLevelType w:val="hybridMultilevel"/>
    <w:tmpl w:val="00BC9E78"/>
    <w:lvl w:ilvl="0" w:tplc="8BE8B72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25E36"/>
    <w:multiLevelType w:val="hybridMultilevel"/>
    <w:tmpl w:val="FB2698BC"/>
    <w:lvl w:ilvl="0" w:tplc="8BE8B72A">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D1B6DB0"/>
    <w:multiLevelType w:val="hybridMultilevel"/>
    <w:tmpl w:val="8B604BE0"/>
    <w:lvl w:ilvl="0" w:tplc="8BE8B72A">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11221E"/>
    <w:multiLevelType w:val="hybridMultilevel"/>
    <w:tmpl w:val="28128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9C585C"/>
    <w:multiLevelType w:val="hybridMultilevel"/>
    <w:tmpl w:val="155A79F0"/>
    <w:lvl w:ilvl="0" w:tplc="9B8238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2B2B60"/>
    <w:multiLevelType w:val="hybridMultilevel"/>
    <w:tmpl w:val="99561A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0D257B3"/>
    <w:multiLevelType w:val="hybridMultilevel"/>
    <w:tmpl w:val="C1288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C6AC8"/>
    <w:multiLevelType w:val="hybridMultilevel"/>
    <w:tmpl w:val="8C2E3B9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62C170A"/>
    <w:multiLevelType w:val="hybridMultilevel"/>
    <w:tmpl w:val="6272209E"/>
    <w:lvl w:ilvl="0" w:tplc="8BE8B72A">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340632"/>
    <w:multiLevelType w:val="hybridMultilevel"/>
    <w:tmpl w:val="27D80C8A"/>
    <w:lvl w:ilvl="0" w:tplc="03E8404C">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4202E8"/>
    <w:multiLevelType w:val="hybridMultilevel"/>
    <w:tmpl w:val="B882F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67AA6"/>
    <w:multiLevelType w:val="hybridMultilevel"/>
    <w:tmpl w:val="06BCD5AE"/>
    <w:lvl w:ilvl="0" w:tplc="04090001">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Calibri" w:hAnsi="Calibri" w:hint="default"/>
      </w:rPr>
    </w:lvl>
  </w:abstractNum>
  <w:abstractNum w:abstractNumId="26" w15:restartNumberingAfterBreak="0">
    <w:nsid w:val="65331D32"/>
    <w:multiLevelType w:val="hybridMultilevel"/>
    <w:tmpl w:val="C962613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73E733F"/>
    <w:multiLevelType w:val="hybridMultilevel"/>
    <w:tmpl w:val="13D2B8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B5553E"/>
    <w:multiLevelType w:val="hybridMultilevel"/>
    <w:tmpl w:val="E226878A"/>
    <w:lvl w:ilvl="0" w:tplc="8BE8B72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35C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5A34068"/>
    <w:multiLevelType w:val="multilevel"/>
    <w:tmpl w:val="67606D80"/>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9"/>
  </w:num>
  <w:num w:numId="2">
    <w:abstractNumId w:val="10"/>
  </w:num>
  <w:num w:numId="3">
    <w:abstractNumId w:val="22"/>
  </w:num>
  <w:num w:numId="4">
    <w:abstractNumId w:val="16"/>
  </w:num>
  <w:num w:numId="5">
    <w:abstractNumId w:val="6"/>
  </w:num>
  <w:num w:numId="6">
    <w:abstractNumId w:val="29"/>
  </w:num>
  <w:num w:numId="7">
    <w:abstractNumId w:val="29"/>
  </w:num>
  <w:num w:numId="8">
    <w:abstractNumId w:val="4"/>
  </w:num>
  <w:num w:numId="9">
    <w:abstractNumId w:val="11"/>
  </w:num>
  <w:num w:numId="10">
    <w:abstractNumId w:val="29"/>
  </w:num>
  <w:num w:numId="11">
    <w:abstractNumId w:val="13"/>
  </w:num>
  <w:num w:numId="12">
    <w:abstractNumId w:val="18"/>
  </w:num>
  <w:num w:numId="13">
    <w:abstractNumId w:val="12"/>
  </w:num>
  <w:num w:numId="14">
    <w:abstractNumId w:val="25"/>
  </w:num>
  <w:num w:numId="15">
    <w:abstractNumId w:val="1"/>
  </w:num>
  <w:num w:numId="16">
    <w:abstractNumId w:val="0"/>
  </w:num>
  <w:num w:numId="17">
    <w:abstractNumId w:val="14"/>
  </w:num>
  <w:num w:numId="18">
    <w:abstractNumId w:val="28"/>
  </w:num>
  <w:num w:numId="19">
    <w:abstractNumId w:val="15"/>
  </w:num>
  <w:num w:numId="20">
    <w:abstractNumId w:val="30"/>
  </w:num>
  <w:num w:numId="21">
    <w:abstractNumId w:val="8"/>
  </w:num>
  <w:num w:numId="22">
    <w:abstractNumId w:val="24"/>
  </w:num>
  <w:num w:numId="23">
    <w:abstractNumId w:val="29"/>
  </w:num>
  <w:num w:numId="24">
    <w:abstractNumId w:val="9"/>
  </w:num>
  <w:num w:numId="25">
    <w:abstractNumId w:val="27"/>
  </w:num>
  <w:num w:numId="26">
    <w:abstractNumId w:val="5"/>
  </w:num>
  <w:num w:numId="27">
    <w:abstractNumId w:val="2"/>
  </w:num>
  <w:num w:numId="28">
    <w:abstractNumId w:val="7"/>
  </w:num>
  <w:num w:numId="29">
    <w:abstractNumId w:val="23"/>
  </w:num>
  <w:num w:numId="30">
    <w:abstractNumId w:val="3"/>
  </w:num>
  <w:num w:numId="31">
    <w:abstractNumId w:val="17"/>
  </w:num>
  <w:num w:numId="32">
    <w:abstractNumId w:val="26"/>
  </w:num>
  <w:num w:numId="33">
    <w:abstractNumId w:val="21"/>
  </w:num>
  <w:num w:numId="34">
    <w:abstractNumId w:val="20"/>
  </w:num>
  <w:num w:numId="35">
    <w:abstractNumId w:val="1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945"/>
    <w:rsid w:val="00004DD1"/>
    <w:rsid w:val="0002082F"/>
    <w:rsid w:val="000448F9"/>
    <w:rsid w:val="00070172"/>
    <w:rsid w:val="000A1D71"/>
    <w:rsid w:val="000A1DFD"/>
    <w:rsid w:val="000A2D54"/>
    <w:rsid w:val="000C5D6F"/>
    <w:rsid w:val="000C6A3B"/>
    <w:rsid w:val="000D162F"/>
    <w:rsid w:val="000D275C"/>
    <w:rsid w:val="00100D21"/>
    <w:rsid w:val="00113776"/>
    <w:rsid w:val="001520C5"/>
    <w:rsid w:val="0016444C"/>
    <w:rsid w:val="00177549"/>
    <w:rsid w:val="00184189"/>
    <w:rsid w:val="0019495D"/>
    <w:rsid w:val="001B2407"/>
    <w:rsid w:val="001C2908"/>
    <w:rsid w:val="001C6175"/>
    <w:rsid w:val="001D458B"/>
    <w:rsid w:val="001E408C"/>
    <w:rsid w:val="001F7498"/>
    <w:rsid w:val="00221278"/>
    <w:rsid w:val="00244BC5"/>
    <w:rsid w:val="002552D4"/>
    <w:rsid w:val="00257179"/>
    <w:rsid w:val="00262135"/>
    <w:rsid w:val="00263F85"/>
    <w:rsid w:val="00284281"/>
    <w:rsid w:val="002C3B88"/>
    <w:rsid w:val="002C5906"/>
    <w:rsid w:val="002E4EFD"/>
    <w:rsid w:val="002F1912"/>
    <w:rsid w:val="003003C0"/>
    <w:rsid w:val="003014C5"/>
    <w:rsid w:val="0031275D"/>
    <w:rsid w:val="003145CC"/>
    <w:rsid w:val="003273FF"/>
    <w:rsid w:val="00335D92"/>
    <w:rsid w:val="00344013"/>
    <w:rsid w:val="0036176D"/>
    <w:rsid w:val="0036449C"/>
    <w:rsid w:val="003A43D8"/>
    <w:rsid w:val="003A66A6"/>
    <w:rsid w:val="003A70EA"/>
    <w:rsid w:val="003E188F"/>
    <w:rsid w:val="003E22E9"/>
    <w:rsid w:val="003E5A23"/>
    <w:rsid w:val="003F5132"/>
    <w:rsid w:val="003F5821"/>
    <w:rsid w:val="003F6401"/>
    <w:rsid w:val="004556CD"/>
    <w:rsid w:val="004579CC"/>
    <w:rsid w:val="00461308"/>
    <w:rsid w:val="00463C40"/>
    <w:rsid w:val="00465F43"/>
    <w:rsid w:val="004A60A3"/>
    <w:rsid w:val="004B4F70"/>
    <w:rsid w:val="004C2BF1"/>
    <w:rsid w:val="004C62EA"/>
    <w:rsid w:val="004E271F"/>
    <w:rsid w:val="0051529C"/>
    <w:rsid w:val="00521B68"/>
    <w:rsid w:val="00527EDF"/>
    <w:rsid w:val="00530B59"/>
    <w:rsid w:val="00552733"/>
    <w:rsid w:val="0055552A"/>
    <w:rsid w:val="00565D68"/>
    <w:rsid w:val="00586C74"/>
    <w:rsid w:val="005A3F5C"/>
    <w:rsid w:val="005C2065"/>
    <w:rsid w:val="005D025D"/>
    <w:rsid w:val="005D2844"/>
    <w:rsid w:val="005D65BC"/>
    <w:rsid w:val="005E68E9"/>
    <w:rsid w:val="005E7408"/>
    <w:rsid w:val="00622AC7"/>
    <w:rsid w:val="00627118"/>
    <w:rsid w:val="006352FF"/>
    <w:rsid w:val="00641444"/>
    <w:rsid w:val="006451CB"/>
    <w:rsid w:val="006502C9"/>
    <w:rsid w:val="00684741"/>
    <w:rsid w:val="00686A2A"/>
    <w:rsid w:val="00694918"/>
    <w:rsid w:val="006A72CF"/>
    <w:rsid w:val="006C11C7"/>
    <w:rsid w:val="006C40DF"/>
    <w:rsid w:val="006E0E29"/>
    <w:rsid w:val="00700B0D"/>
    <w:rsid w:val="00701AA0"/>
    <w:rsid w:val="007046DF"/>
    <w:rsid w:val="00705635"/>
    <w:rsid w:val="00723E3C"/>
    <w:rsid w:val="00744D76"/>
    <w:rsid w:val="0076078C"/>
    <w:rsid w:val="0076488B"/>
    <w:rsid w:val="00782B23"/>
    <w:rsid w:val="0079451B"/>
    <w:rsid w:val="007A245F"/>
    <w:rsid w:val="007B0017"/>
    <w:rsid w:val="007B2C4A"/>
    <w:rsid w:val="007D60BA"/>
    <w:rsid w:val="00824204"/>
    <w:rsid w:val="008347B5"/>
    <w:rsid w:val="00837553"/>
    <w:rsid w:val="0084748E"/>
    <w:rsid w:val="0085366B"/>
    <w:rsid w:val="0085587F"/>
    <w:rsid w:val="0087088F"/>
    <w:rsid w:val="00870C85"/>
    <w:rsid w:val="00873B39"/>
    <w:rsid w:val="00881855"/>
    <w:rsid w:val="00885271"/>
    <w:rsid w:val="00890DE2"/>
    <w:rsid w:val="008B5BA3"/>
    <w:rsid w:val="008B70E4"/>
    <w:rsid w:val="008C5C12"/>
    <w:rsid w:val="008D4682"/>
    <w:rsid w:val="00907670"/>
    <w:rsid w:val="00907945"/>
    <w:rsid w:val="00917726"/>
    <w:rsid w:val="0094408B"/>
    <w:rsid w:val="00947CC2"/>
    <w:rsid w:val="009514B6"/>
    <w:rsid w:val="00957AA2"/>
    <w:rsid w:val="009767D1"/>
    <w:rsid w:val="00980ACF"/>
    <w:rsid w:val="009970F4"/>
    <w:rsid w:val="009A035E"/>
    <w:rsid w:val="009C1B97"/>
    <w:rsid w:val="009D0936"/>
    <w:rsid w:val="009D30B5"/>
    <w:rsid w:val="009E6F4D"/>
    <w:rsid w:val="00A16120"/>
    <w:rsid w:val="00A43FE0"/>
    <w:rsid w:val="00A5078A"/>
    <w:rsid w:val="00A50A29"/>
    <w:rsid w:val="00A523C2"/>
    <w:rsid w:val="00A71634"/>
    <w:rsid w:val="00A972EC"/>
    <w:rsid w:val="00AB6688"/>
    <w:rsid w:val="00AD78FC"/>
    <w:rsid w:val="00AF5871"/>
    <w:rsid w:val="00B01F66"/>
    <w:rsid w:val="00B17780"/>
    <w:rsid w:val="00B33E22"/>
    <w:rsid w:val="00B43704"/>
    <w:rsid w:val="00B50AA1"/>
    <w:rsid w:val="00B52BA1"/>
    <w:rsid w:val="00B6462C"/>
    <w:rsid w:val="00B7033C"/>
    <w:rsid w:val="00B73B7F"/>
    <w:rsid w:val="00B81E36"/>
    <w:rsid w:val="00B824F5"/>
    <w:rsid w:val="00B90991"/>
    <w:rsid w:val="00B92E97"/>
    <w:rsid w:val="00BA38DF"/>
    <w:rsid w:val="00BA49D8"/>
    <w:rsid w:val="00BB2539"/>
    <w:rsid w:val="00BC4C72"/>
    <w:rsid w:val="00BC77E2"/>
    <w:rsid w:val="00BD0C9E"/>
    <w:rsid w:val="00BD47A9"/>
    <w:rsid w:val="00BE4EF4"/>
    <w:rsid w:val="00C127FD"/>
    <w:rsid w:val="00C138E2"/>
    <w:rsid w:val="00C374D9"/>
    <w:rsid w:val="00C42964"/>
    <w:rsid w:val="00C710BE"/>
    <w:rsid w:val="00C76663"/>
    <w:rsid w:val="00C7744D"/>
    <w:rsid w:val="00C8786E"/>
    <w:rsid w:val="00CA0371"/>
    <w:rsid w:val="00CA0D71"/>
    <w:rsid w:val="00CA1F5A"/>
    <w:rsid w:val="00CB2C51"/>
    <w:rsid w:val="00CB5238"/>
    <w:rsid w:val="00D00769"/>
    <w:rsid w:val="00D1283C"/>
    <w:rsid w:val="00D15595"/>
    <w:rsid w:val="00D16778"/>
    <w:rsid w:val="00D22D0F"/>
    <w:rsid w:val="00D264E1"/>
    <w:rsid w:val="00D75FD2"/>
    <w:rsid w:val="00D9434D"/>
    <w:rsid w:val="00DB5735"/>
    <w:rsid w:val="00DD067F"/>
    <w:rsid w:val="00DE12AA"/>
    <w:rsid w:val="00DF0CEE"/>
    <w:rsid w:val="00E0738C"/>
    <w:rsid w:val="00E22E1B"/>
    <w:rsid w:val="00E379F2"/>
    <w:rsid w:val="00E40F3D"/>
    <w:rsid w:val="00E54B05"/>
    <w:rsid w:val="00E727D1"/>
    <w:rsid w:val="00EA1129"/>
    <w:rsid w:val="00EA655B"/>
    <w:rsid w:val="00EB0D00"/>
    <w:rsid w:val="00EB4DF7"/>
    <w:rsid w:val="00EE2A30"/>
    <w:rsid w:val="00EE7071"/>
    <w:rsid w:val="00F15205"/>
    <w:rsid w:val="00F168AD"/>
    <w:rsid w:val="00F20483"/>
    <w:rsid w:val="00F204D4"/>
    <w:rsid w:val="00F500BB"/>
    <w:rsid w:val="00F63B68"/>
    <w:rsid w:val="00F86491"/>
    <w:rsid w:val="00F86D56"/>
    <w:rsid w:val="00FA4D9A"/>
    <w:rsid w:val="00FB6172"/>
    <w:rsid w:val="00FD1285"/>
    <w:rsid w:val="00FE01A6"/>
    <w:rsid w:val="00FF21C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445AE06"/>
  <w15:docId w15:val="{EE72AD95-4B73-460A-9878-B4A2483D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0AA1"/>
    <w:pPr>
      <w:jc w:val="both"/>
    </w:pPr>
    <w:rPr>
      <w:sz w:val="24"/>
      <w:szCs w:val="24"/>
      <w:lang w:val="en-US" w:eastAsia="en-US"/>
    </w:rPr>
  </w:style>
  <w:style w:type="paragraph" w:styleId="Heading1">
    <w:name w:val="heading 1"/>
    <w:aliases w:val="Alt+1,Alt+11,Alt+12,Alt+13,Alt+14,Alt+15,Alt+16,Alt+17,Alt+18,Alt+19,Alt+110,Alt+111,Alt+112,Alt+113,Alt+114,Alt+115,Alt+116,H1,h1"/>
    <w:basedOn w:val="Normal"/>
    <w:next w:val="Normal"/>
    <w:link w:val="Heading1Char"/>
    <w:uiPriority w:val="9"/>
    <w:qFormat/>
    <w:pPr>
      <w:keepNext/>
      <w:numPr>
        <w:numId w:val="1"/>
      </w:numPr>
      <w:spacing w:before="240" w:after="60"/>
      <w:outlineLvl w:val="0"/>
    </w:pPr>
    <w:rPr>
      <w:rFonts w:ascii="Calibri" w:eastAsia="Times New Roman" w:hAnsi="Calibri"/>
      <w:b/>
      <w:bCs/>
      <w:kern w:val="32"/>
      <w:sz w:val="32"/>
      <w:szCs w:val="32"/>
    </w:rPr>
  </w:style>
  <w:style w:type="paragraph" w:styleId="Heading2">
    <w:name w:val="heading 2"/>
    <w:aliases w:val="Alt+2,Alt+21,Alt+22,Alt+23,Alt+24,Alt+25,Alt+26,Alt+27,Alt+28,Alt+29,Alt+210,Alt+211,Alt+212,Alt+213,Alt+214,Alt+215,Alt+216,H2,UNDERRUBRIK 1-2,h2,Head2A,2"/>
    <w:basedOn w:val="Normal"/>
    <w:next w:val="Normal"/>
    <w:link w:val="Heading2Char"/>
    <w:uiPriority w:val="9"/>
    <w:qFormat/>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aliases w:val="Alt+3,Alt+31,Alt+32,Alt+33,Alt+311,Alt+321,Alt+34,Alt+35,Alt+36,Alt+37,Alt+38,Alt+39,Alt+310,Alt+312,Alt+322,Alt+313,Alt+314"/>
    <w:basedOn w:val="Normal"/>
    <w:next w:val="Normal"/>
    <w:link w:val="Heading3Char"/>
    <w:uiPriority w:val="9"/>
    <w:qFormat/>
    <w:pPr>
      <w:keepNext/>
      <w:numPr>
        <w:ilvl w:val="2"/>
        <w:numId w:val="1"/>
      </w:numPr>
      <w:spacing w:before="240" w:after="60"/>
      <w:outlineLvl w:val="2"/>
    </w:pPr>
    <w:rPr>
      <w:rFonts w:ascii="Calibri" w:eastAsia="Times New Roman" w:hAnsi="Calibri"/>
      <w:b/>
      <w:bCs/>
      <w:sz w:val="26"/>
      <w:szCs w:val="26"/>
    </w:rPr>
  </w:style>
  <w:style w:type="paragraph" w:styleId="Heading4">
    <w:name w:val="heading 4"/>
    <w:aliases w:val="Alt+4,Alt+41,Alt+42,Alt+43,Alt+411,Alt+421,Alt+44,Alt+412,Alt+422,Alt+45,Alt+413,Alt+423,Alt+431,Alt+4111,Alt+4211,Alt+441,Alt+4121,Alt+4221,Alt+46,Alt+414,Alt+424,Alt+432,Alt+4112,Alt+4212,Alt+442,Alt+4122,Alt+4222,Alt+47,Alt+415,Alt+425"/>
    <w:basedOn w:val="Normal"/>
    <w:next w:val="Normal"/>
    <w:link w:val="Heading4Char"/>
    <w:uiPriority w:val="9"/>
    <w:qFormat/>
    <w:pPr>
      <w:keepNext/>
      <w:numPr>
        <w:ilvl w:val="3"/>
        <w:numId w:val="1"/>
      </w:numPr>
      <w:spacing w:before="240" w:after="60"/>
      <w:outlineLvl w:val="3"/>
    </w:pPr>
    <w:rPr>
      <w:rFonts w:ascii="Cambria" w:eastAsia="Times New Roman" w:hAnsi="Cambria"/>
      <w:b/>
      <w:bCs/>
      <w:sz w:val="28"/>
      <w:szCs w:val="28"/>
    </w:rPr>
  </w:style>
  <w:style w:type="paragraph" w:styleId="Heading5">
    <w:name w:val="heading 5"/>
    <w:aliases w:val="Alt+5,Alt+51,Alt+52,Alt+53,Alt+511,Alt+521,Alt+54,Alt+512,Alt+522,Alt+55,Alt+513,Alt+523,Alt+531,Alt+5111,Alt+5211,Alt+541,Alt+5121,Alt+5221,Alt+56,Alt+514,Alt+524,Alt+57,Alt+515,Alt+525,Alt+58,Alt+516,Alt+526,Alt+59,Alt+517,Alt+527,H5"/>
    <w:basedOn w:val="Normal"/>
    <w:next w:val="Normal"/>
    <w:link w:val="Heading5Char"/>
    <w:uiPriority w:val="9"/>
    <w:qFormat/>
    <w:pPr>
      <w:numPr>
        <w:ilvl w:val="4"/>
        <w:numId w:val="1"/>
      </w:numPr>
      <w:spacing w:before="240" w:after="60"/>
      <w:outlineLvl w:val="4"/>
    </w:pPr>
    <w:rPr>
      <w:rFonts w:ascii="Cambria" w:eastAsia="Times New Roman" w:hAnsi="Cambria"/>
      <w:b/>
      <w:bCs/>
      <w:i/>
      <w:iCs/>
      <w:sz w:val="26"/>
      <w:szCs w:val="26"/>
    </w:rPr>
  </w:style>
  <w:style w:type="paragraph" w:styleId="Heading6">
    <w:name w:val="heading 6"/>
    <w:aliases w:val="Alt+6"/>
    <w:basedOn w:val="Normal"/>
    <w:next w:val="Normal"/>
    <w:link w:val="Heading6Char"/>
    <w:uiPriority w:val="9"/>
    <w:qFormat/>
    <w:pPr>
      <w:numPr>
        <w:ilvl w:val="5"/>
        <w:numId w:val="1"/>
      </w:numPr>
      <w:spacing w:before="240" w:after="60"/>
      <w:outlineLvl w:val="5"/>
    </w:pPr>
    <w:rPr>
      <w:rFonts w:ascii="Cambria" w:eastAsia="Times New Roman" w:hAnsi="Cambria"/>
      <w:b/>
      <w:bCs/>
      <w:sz w:val="22"/>
      <w:szCs w:val="22"/>
    </w:rPr>
  </w:style>
  <w:style w:type="paragraph" w:styleId="Heading7">
    <w:name w:val="heading 7"/>
    <w:aliases w:val="Alt+7,Alt+71,Alt+72,Alt+73,Alt+74,Alt+75,Alt+76,Alt+77,Alt+78,Alt+79,Alt+710,Alt+711,Alt+712,Alt+713"/>
    <w:basedOn w:val="Normal"/>
    <w:next w:val="Normal"/>
    <w:link w:val="Heading7Char"/>
    <w:uiPriority w:val="9"/>
    <w:qFormat/>
    <w:pPr>
      <w:numPr>
        <w:ilvl w:val="6"/>
        <w:numId w:val="1"/>
      </w:numPr>
      <w:spacing w:before="240" w:after="60"/>
      <w:outlineLvl w:val="6"/>
    </w:pPr>
    <w:rPr>
      <w:rFonts w:ascii="Cambria" w:eastAsia="Times New Roman" w:hAnsi="Cambria"/>
    </w:rPr>
  </w:style>
  <w:style w:type="paragraph" w:styleId="Heading8">
    <w:name w:val="heading 8"/>
    <w:aliases w:val="Alt+8,Alt+81,Alt+82,Alt+83,Alt+84,Alt+85,Alt+86,Alt+87,Alt+88,Alt+89,Alt+810,Alt+811,Alt+812,Alt+813"/>
    <w:basedOn w:val="Normal"/>
    <w:next w:val="Normal"/>
    <w:link w:val="Heading8Char"/>
    <w:uiPriority w:val="9"/>
    <w:qFormat/>
    <w:pPr>
      <w:numPr>
        <w:ilvl w:val="7"/>
        <w:numId w:val="1"/>
      </w:numPr>
      <w:spacing w:before="240" w:after="60"/>
      <w:outlineLvl w:val="7"/>
    </w:pPr>
    <w:rPr>
      <w:rFonts w:ascii="Cambria" w:eastAsia="Times New Roman" w:hAnsi="Cambria"/>
      <w:i/>
      <w:iCs/>
    </w:rPr>
  </w:style>
  <w:style w:type="paragraph" w:styleId="Heading9">
    <w:name w:val="heading 9"/>
    <w:aliases w:val="Alt+9"/>
    <w:basedOn w:val="Normal"/>
    <w:next w:val="Normal"/>
    <w:link w:val="Heading9Char"/>
    <w:uiPriority w:val="9"/>
    <w:qFormat/>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uiPriority w:val="9"/>
    <w:rPr>
      <w:rFonts w:ascii="Calibri" w:eastAsia="Times New Roman" w:hAnsi="Calibri" w:cs="Times New Roman"/>
      <w:b/>
      <w:bCs/>
      <w:kern w:val="32"/>
      <w:sz w:val="32"/>
      <w:szCs w:val="32"/>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9"/>
    <w:rPr>
      <w:rFonts w:ascii="Calibri" w:eastAsia="Times New Roman" w:hAnsi="Calibri" w:cs="Times New Roman"/>
      <w:b/>
      <w:bCs/>
      <w:i/>
      <w:iCs/>
      <w:sz w:val="28"/>
      <w:szCs w:val="28"/>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Pr>
      <w:rFonts w:ascii="Calibri" w:eastAsia="Times New Roman" w:hAnsi="Calibri" w:cs="Times New Roman"/>
      <w:b/>
      <w:bCs/>
      <w:sz w:val="26"/>
      <w:szCs w:val="26"/>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uiPriority w:val="9"/>
    <w:semiHidden/>
    <w:rPr>
      <w:rFonts w:ascii="Cambria" w:eastAsia="Times New Roman" w:hAnsi="Cambria" w:cs="Times New Roman"/>
      <w:b/>
      <w:bCs/>
      <w:sz w:val="28"/>
      <w:szCs w:val="28"/>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9"/>
    <w:semiHidden/>
    <w:rPr>
      <w:rFonts w:ascii="Cambria" w:eastAsia="Times New Roman" w:hAnsi="Cambria" w:cs="Times New Roman"/>
      <w:b/>
      <w:bCs/>
      <w:i/>
      <w:iCs/>
      <w:sz w:val="26"/>
      <w:szCs w:val="26"/>
    </w:rPr>
  </w:style>
  <w:style w:type="character" w:customStyle="1" w:styleId="Heading6Char">
    <w:name w:val="Heading 6 Char"/>
    <w:aliases w:val="Alt+6 Char"/>
    <w:link w:val="Heading6"/>
    <w:uiPriority w:val="9"/>
    <w:semiHidden/>
    <w:rPr>
      <w:rFonts w:ascii="Cambria" w:eastAsia="Times New Roman" w:hAnsi="Cambria" w:cs="Times New Roman"/>
      <w:b/>
      <w:bCs/>
      <w:sz w:val="22"/>
      <w:szCs w:val="22"/>
    </w:rPr>
  </w:style>
  <w:style w:type="character" w:customStyle="1" w:styleId="Heading7Char">
    <w:name w:val="Heading 7 Char"/>
    <w:aliases w:val="Alt+7 Char,Alt+71 Char,Alt+72 Char,Alt+73 Char,Alt+74 Char,Alt+75 Char,Alt+76 Char,Alt+77 Char,Alt+78 Char,Alt+79 Char,Alt+710 Char,Alt+711 Char,Alt+712 Char,Alt+713 Char"/>
    <w:link w:val="Heading7"/>
    <w:uiPriority w:val="9"/>
    <w:semiHidden/>
    <w:rPr>
      <w:rFonts w:ascii="Cambria" w:eastAsia="Times New Roman" w:hAnsi="Cambria" w:cs="Times New Roman"/>
      <w:sz w:val="24"/>
      <w:szCs w:val="24"/>
    </w:rPr>
  </w:style>
  <w:style w:type="character" w:customStyle="1" w:styleId="Heading8Char">
    <w:name w:val="Heading 8 Char"/>
    <w:aliases w:val="Alt+8 Char,Alt+81 Char,Alt+82 Char,Alt+83 Char,Alt+84 Char,Alt+85 Char,Alt+86 Char,Alt+87 Char,Alt+88 Char,Alt+89 Char,Alt+810 Char,Alt+811 Char,Alt+812 Char,Alt+813 Char"/>
    <w:link w:val="Heading8"/>
    <w:uiPriority w:val="9"/>
    <w:semiHidden/>
    <w:rPr>
      <w:rFonts w:ascii="Cambria" w:eastAsia="Times New Roman" w:hAnsi="Cambria" w:cs="Times New Roman"/>
      <w:i/>
      <w:iCs/>
      <w:sz w:val="24"/>
      <w:szCs w:val="24"/>
    </w:rPr>
  </w:style>
  <w:style w:type="character" w:customStyle="1" w:styleId="Heading9Char">
    <w:name w:val="Heading 9 Char"/>
    <w:aliases w:val="Alt+9 Char"/>
    <w:link w:val="Heading9"/>
    <w:uiPriority w:val="9"/>
    <w:semiHidden/>
    <w:rPr>
      <w:rFonts w:ascii="Calibri" w:eastAsia="Times New Roman" w:hAnsi="Calibri" w:cs="Times New Roman"/>
      <w:sz w:val="22"/>
      <w:szCs w:val="22"/>
    </w:rPr>
  </w:style>
  <w:style w:type="paragraph" w:styleId="Header">
    <w:name w:val="header"/>
    <w:basedOn w:val="Normal"/>
    <w:link w:val="HeaderChar"/>
    <w:uiPriority w:val="99"/>
    <w:unhideWhenUsed/>
    <w:pPr>
      <w:tabs>
        <w:tab w:val="center" w:pos="4252"/>
        <w:tab w:val="right" w:pos="8504"/>
      </w:tabs>
      <w:snapToGrid w:val="0"/>
    </w:pPr>
  </w:style>
  <w:style w:type="character" w:customStyle="1" w:styleId="HeaderChar">
    <w:name w:val="Header Char"/>
    <w:link w:val="Header"/>
    <w:uiPriority w:val="99"/>
    <w:rPr>
      <w:sz w:val="24"/>
      <w:szCs w:val="24"/>
      <w:lang w:eastAsia="en-U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link w:val="Footer"/>
    <w:uiPriority w:val="99"/>
    <w:rPr>
      <w:sz w:val="24"/>
      <w:szCs w:val="24"/>
      <w:lang w:eastAsia="en-US"/>
    </w:rPr>
  </w:style>
  <w:style w:type="paragraph" w:styleId="ListParagraph">
    <w:name w:val="List Paragraph"/>
    <w:basedOn w:val="Normal"/>
    <w:uiPriority w:val="34"/>
    <w:qFormat/>
    <w:rsid w:val="00262135"/>
    <w:pPr>
      <w:ind w:left="720"/>
      <w:contextualSpacing/>
    </w:pPr>
  </w:style>
  <w:style w:type="character" w:styleId="Hyperlink">
    <w:name w:val="Hyperlink"/>
    <w:basedOn w:val="DefaultParagraphFont"/>
    <w:uiPriority w:val="99"/>
    <w:unhideWhenUsed/>
    <w:rsid w:val="00F500BB"/>
    <w:rPr>
      <w:color w:val="0000FF" w:themeColor="hyperlink"/>
      <w:u w:val="single"/>
    </w:rPr>
  </w:style>
  <w:style w:type="paragraph" w:styleId="FootnoteText">
    <w:name w:val="footnote text"/>
    <w:basedOn w:val="Normal"/>
    <w:link w:val="FootnoteTextChar"/>
    <w:uiPriority w:val="99"/>
    <w:semiHidden/>
    <w:unhideWhenUsed/>
    <w:rsid w:val="00B50AA1"/>
    <w:rPr>
      <w:sz w:val="20"/>
      <w:szCs w:val="20"/>
    </w:rPr>
  </w:style>
  <w:style w:type="character" w:customStyle="1" w:styleId="FootnoteTextChar">
    <w:name w:val="Footnote Text Char"/>
    <w:basedOn w:val="DefaultParagraphFont"/>
    <w:link w:val="FootnoteText"/>
    <w:uiPriority w:val="99"/>
    <w:semiHidden/>
    <w:rsid w:val="00B50AA1"/>
    <w:rPr>
      <w:lang w:val="en-US" w:eastAsia="en-US"/>
    </w:rPr>
  </w:style>
  <w:style w:type="character" w:styleId="FootnoteReference">
    <w:name w:val="footnote reference"/>
    <w:basedOn w:val="DefaultParagraphFont"/>
    <w:uiPriority w:val="99"/>
    <w:semiHidden/>
    <w:unhideWhenUsed/>
    <w:rsid w:val="00B50AA1"/>
    <w:rPr>
      <w:vertAlign w:val="superscript"/>
    </w:rPr>
  </w:style>
  <w:style w:type="paragraph" w:styleId="BalloonText">
    <w:name w:val="Balloon Text"/>
    <w:basedOn w:val="Normal"/>
    <w:link w:val="BalloonTextChar"/>
    <w:uiPriority w:val="99"/>
    <w:semiHidden/>
    <w:unhideWhenUsed/>
    <w:rsid w:val="004556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56CD"/>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3273FF"/>
    <w:rPr>
      <w:sz w:val="16"/>
      <w:szCs w:val="16"/>
    </w:rPr>
  </w:style>
  <w:style w:type="paragraph" w:styleId="CommentText">
    <w:name w:val="annotation text"/>
    <w:basedOn w:val="Normal"/>
    <w:link w:val="CommentTextChar"/>
    <w:uiPriority w:val="99"/>
    <w:semiHidden/>
    <w:unhideWhenUsed/>
    <w:rsid w:val="003273FF"/>
    <w:rPr>
      <w:sz w:val="20"/>
      <w:szCs w:val="20"/>
    </w:rPr>
  </w:style>
  <w:style w:type="character" w:customStyle="1" w:styleId="CommentTextChar">
    <w:name w:val="Comment Text Char"/>
    <w:basedOn w:val="DefaultParagraphFont"/>
    <w:link w:val="CommentText"/>
    <w:uiPriority w:val="99"/>
    <w:semiHidden/>
    <w:rsid w:val="003273FF"/>
    <w:rPr>
      <w:lang w:val="en-US" w:eastAsia="en-US"/>
    </w:rPr>
  </w:style>
  <w:style w:type="paragraph" w:styleId="CommentSubject">
    <w:name w:val="annotation subject"/>
    <w:basedOn w:val="CommentText"/>
    <w:next w:val="CommentText"/>
    <w:link w:val="CommentSubjectChar"/>
    <w:uiPriority w:val="99"/>
    <w:semiHidden/>
    <w:unhideWhenUsed/>
    <w:rsid w:val="003273FF"/>
    <w:rPr>
      <w:b/>
      <w:bCs/>
    </w:rPr>
  </w:style>
  <w:style w:type="character" w:customStyle="1" w:styleId="CommentSubjectChar">
    <w:name w:val="Comment Subject Char"/>
    <w:basedOn w:val="CommentTextChar"/>
    <w:link w:val="CommentSubject"/>
    <w:uiPriority w:val="99"/>
    <w:semiHidden/>
    <w:rsid w:val="003273FF"/>
    <w:rPr>
      <w:b/>
      <w:bCs/>
      <w:lang w:val="en-US" w:eastAsia="en-US"/>
    </w:rPr>
  </w:style>
  <w:style w:type="character" w:styleId="FollowedHyperlink">
    <w:name w:val="FollowedHyperlink"/>
    <w:basedOn w:val="DefaultParagraphFont"/>
    <w:uiPriority w:val="99"/>
    <w:semiHidden/>
    <w:unhideWhenUsed/>
    <w:rsid w:val="002E4EFD"/>
    <w:rPr>
      <w:color w:val="800080" w:themeColor="followedHyperlink"/>
      <w:u w:val="single"/>
    </w:rPr>
  </w:style>
  <w:style w:type="paragraph" w:styleId="Caption">
    <w:name w:val="caption"/>
    <w:basedOn w:val="Normal"/>
    <w:next w:val="Normal"/>
    <w:uiPriority w:val="35"/>
    <w:unhideWhenUsed/>
    <w:qFormat/>
    <w:rsid w:val="00CA0D71"/>
    <w:pPr>
      <w:spacing w:after="200"/>
    </w:pPr>
    <w:rPr>
      <w:i/>
      <w:iCs/>
      <w:color w:val="1F497D" w:themeColor="text2"/>
      <w:sz w:val="18"/>
      <w:szCs w:val="18"/>
    </w:rPr>
  </w:style>
  <w:style w:type="paragraph" w:styleId="BodyText">
    <w:name w:val="Body Text"/>
    <w:basedOn w:val="Normal"/>
    <w:link w:val="BodyTextChar"/>
    <w:rsid w:val="00CA0D71"/>
    <w:pPr>
      <w:tabs>
        <w:tab w:val="right" w:pos="9360"/>
      </w:tabs>
      <w:spacing w:before="120" w:after="120"/>
    </w:pPr>
    <w:rPr>
      <w:rFonts w:ascii="Times" w:eastAsia="Batang" w:hAnsi="Times"/>
    </w:rPr>
  </w:style>
  <w:style w:type="character" w:customStyle="1" w:styleId="BodyTextChar">
    <w:name w:val="Body Text Char"/>
    <w:basedOn w:val="DefaultParagraphFont"/>
    <w:link w:val="BodyText"/>
    <w:rsid w:val="00CA0D71"/>
    <w:rPr>
      <w:rFonts w:ascii="Times" w:eastAsia="Batang" w:hAnsi="Times"/>
      <w:sz w:val="24"/>
      <w:szCs w:val="24"/>
      <w:lang w:val="en-US" w:eastAsia="en-US"/>
    </w:rPr>
  </w:style>
  <w:style w:type="paragraph" w:customStyle="1" w:styleId="BodyTextfirstgraph">
    <w:name w:val="Body Text (first graph)"/>
    <w:basedOn w:val="BodyText"/>
    <w:next w:val="BodyText"/>
    <w:link w:val="BodyTextfirstgraphChar"/>
    <w:qFormat/>
    <w:rsid w:val="00CA0D71"/>
    <w:pPr>
      <w:tabs>
        <w:tab w:val="clear" w:pos="9360"/>
      </w:tabs>
      <w:spacing w:before="30" w:after="30"/>
    </w:pPr>
    <w:rPr>
      <w:rFonts w:ascii="Times New Roman" w:hAnsi="Times New Roman"/>
    </w:rPr>
  </w:style>
  <w:style w:type="character" w:customStyle="1" w:styleId="BodyTextfirstgraphChar">
    <w:name w:val="Body Text (first graph) Char"/>
    <w:link w:val="BodyTextfirstgraph"/>
    <w:locked/>
    <w:rsid w:val="00CA0D71"/>
    <w:rPr>
      <w:rFonts w:eastAsia="Batang"/>
      <w:sz w:val="24"/>
      <w:szCs w:val="24"/>
      <w:lang w:val="en-US" w:eastAsia="en-US"/>
    </w:rPr>
  </w:style>
  <w:style w:type="paragraph" w:styleId="Revision">
    <w:name w:val="Revision"/>
    <w:hidden/>
    <w:uiPriority w:val="99"/>
    <w:semiHidden/>
    <w:rsid w:val="00BC77E2"/>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397802">
      <w:bodyDiv w:val="1"/>
      <w:marLeft w:val="0"/>
      <w:marRight w:val="0"/>
      <w:marTop w:val="0"/>
      <w:marBottom w:val="0"/>
      <w:divBdr>
        <w:top w:val="none" w:sz="0" w:space="0" w:color="auto"/>
        <w:left w:val="none" w:sz="0" w:space="0" w:color="auto"/>
        <w:bottom w:val="none" w:sz="0" w:space="0" w:color="auto"/>
        <w:right w:val="none" w:sz="0" w:space="0" w:color="auto"/>
      </w:divBdr>
    </w:div>
    <w:div w:id="874535817">
      <w:bodyDiv w:val="1"/>
      <w:marLeft w:val="0"/>
      <w:marRight w:val="0"/>
      <w:marTop w:val="0"/>
      <w:marBottom w:val="0"/>
      <w:divBdr>
        <w:top w:val="none" w:sz="0" w:space="0" w:color="auto"/>
        <w:left w:val="none" w:sz="0" w:space="0" w:color="auto"/>
        <w:bottom w:val="none" w:sz="0" w:space="0" w:color="auto"/>
        <w:right w:val="none" w:sz="0" w:space="0" w:color="auto"/>
      </w:divBdr>
    </w:div>
    <w:div w:id="1362972613">
      <w:bodyDiv w:val="1"/>
      <w:marLeft w:val="0"/>
      <w:marRight w:val="0"/>
      <w:marTop w:val="0"/>
      <w:marBottom w:val="0"/>
      <w:divBdr>
        <w:top w:val="none" w:sz="0" w:space="0" w:color="auto"/>
        <w:left w:val="none" w:sz="0" w:space="0" w:color="auto"/>
        <w:bottom w:val="none" w:sz="0" w:space="0" w:color="auto"/>
        <w:right w:val="none" w:sz="0" w:space="0" w:color="auto"/>
      </w:divBdr>
    </w:div>
    <w:div w:id="1619295863">
      <w:bodyDiv w:val="1"/>
      <w:marLeft w:val="0"/>
      <w:marRight w:val="0"/>
      <w:marTop w:val="0"/>
      <w:marBottom w:val="0"/>
      <w:divBdr>
        <w:top w:val="none" w:sz="0" w:space="0" w:color="auto"/>
        <w:left w:val="none" w:sz="0" w:space="0" w:color="auto"/>
        <w:bottom w:val="none" w:sz="0" w:space="0" w:color="auto"/>
        <w:right w:val="none" w:sz="0" w:space="0" w:color="auto"/>
      </w:divBdr>
    </w:div>
    <w:div w:id="178234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html.spec.whatwg.org/multipage/media.html" TargetMode="External"/><Relationship Id="rId2" Type="http://schemas.openxmlformats.org/officeDocument/2006/relationships/hyperlink" Target="https://html.spec.whatwg.org/multipage/media.html" TargetMode="External"/><Relationship Id="rId1" Type="http://schemas.openxmlformats.org/officeDocument/2006/relationships/hyperlink" Target="https://html.spec.whatwg.org/multipage/media.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il\Downloads\wxxxx.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D29AC-C391-4F7C-A75C-205627DE2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wxxxx.dot</Template>
  <TotalTime>76</TotalTime>
  <Pages>15</Pages>
  <Words>4467</Words>
  <Characters>22874</Characters>
  <Application>Microsoft Office Word</Application>
  <DocSecurity>0</DocSecurity>
  <Lines>190</Lines>
  <Paragraphs>54</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27287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subject/>
  <dc:creator>Cyril Concolato</dc:creator>
  <cp:keywords/>
  <dc:description/>
  <cp:lastModifiedBy>Thomas Stockhammer</cp:lastModifiedBy>
  <cp:revision>4</cp:revision>
  <cp:lastPrinted>1900-12-31T23:50:00Z</cp:lastPrinted>
  <dcterms:created xsi:type="dcterms:W3CDTF">2017-10-27T09:35:00Z</dcterms:created>
  <dcterms:modified xsi:type="dcterms:W3CDTF">2017-10-27T10:59:00Z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-1217147346</vt:i4>
  </property>
  <property fmtid="{D5CDD505-2E9C-101B-9397-08002B2CF9AE}" pid="3" name="_NewReviewCycle">
    <vt:lpwstr/>
  </property>
  <property fmtid="{D5CDD505-2E9C-101B-9397-08002B2CF9AE}" pid="4" name="_EmailSubject">
    <vt:lpwstr>WD of Interactivity in FF</vt:lpwstr>
  </property>
  <property fmtid="{D5CDD505-2E9C-101B-9397-08002B2CF9AE}" pid="5" name="_AuthorEmail">
    <vt:lpwstr>tsto@qti.qualcomm.com</vt:lpwstr>
  </property>
  <property fmtid="{D5CDD505-2E9C-101B-9397-08002B2CF9AE}" pid="6" name="_AuthorEmailDisplayName">
    <vt:lpwstr>Thomas Stockhammer</vt:lpwstr>
  </property>
  <property fmtid="{D5CDD505-2E9C-101B-9397-08002B2CF9AE}" pid="7" name="_PreviousAdHocReviewCycleID">
    <vt:i4>238229172</vt:i4>
  </property>
  <property fmtid="{D5CDD505-2E9C-101B-9397-08002B2CF9AE}" pid="8" name="_ReviewingToolsShownOnce">
    <vt:lpwstr/>
  </property>
</Properties>
</file>